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Сил ба кадом намуди бемори дохил мешавад?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вирусхо;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бемории ирси;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бемории сирояти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бемориисистемави;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бемори занбуруги;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2.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арангезандаи сил банамуди;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вирусхо;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замбуруғхо;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соддатаринҳо;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микобактерияхо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стрептококхо;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Барангезандаи асосии сили инсон инхо хастанд;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$A)   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микобактерияи</w:t>
      </w: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tuberculesis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$B)   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мво</w:t>
      </w: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vis;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fr-FR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$C)   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</w:t>
      </w:r>
      <w:r w:rsidRPr="006E09A8">
        <w:rPr>
          <w:rFonts w:ascii="Palatino Linotype" w:hAnsi="Palatino Linotype" w:cs="Times New Roman CYR"/>
          <w:sz w:val="28"/>
          <w:szCs w:val="28"/>
          <w:lang w:val="fr-FR" w:eastAsia="ru-RU"/>
        </w:rPr>
        <w:t>.   Africanum;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$D)   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</w:t>
      </w:r>
      <w:r w:rsidRPr="006E09A8">
        <w:rPr>
          <w:rFonts w:ascii="Palatino Linotype" w:hAnsi="Palatino Linotype" w:cs="Times New Roman CYR"/>
          <w:sz w:val="28"/>
          <w:szCs w:val="28"/>
          <w:lang w:val="fr-FR" w:eastAsia="ru-RU"/>
        </w:rPr>
        <w:t>.   Microti;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$E)    Mavium;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4.    микобактерияхоро бо кадом усул ранг мекунанд?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Романовский-Гимза;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Бо усули Циль- Нильсен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Бо усули Генеса;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Рангхои хархела;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фаркият надорад;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инсон заҳрдор хастанд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Бацилла Кальметта-Герена;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 Африкои;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Муши;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паррандаги;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Микобактерияи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Яке аз намудхои асосии шакл дигаргуншави кадомҳоянд;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Пайдо кардани ғилофак;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Пайдо кардани ташкилаҳои якҳуҷайраги(спора);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Пайдоиши Л- шакл;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Пайдоиши қамчинакҳо(жгутикхо);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Гузаштан ба шакли вируси;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7.    Типхои микробҳои сил;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Одами;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Ҳайвони;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Паррандаги;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Африқои;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8.    Тағйирёбии микроби сил дар натиҷаи таъсири,ғайр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Доруҳои кимиёви;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Ҳарорати паст;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Ҳарораати баланд;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Дигаргуншавии муҳити беруна;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Ҳамаи чавобхо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но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дурустанд;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Микроби силро чиҳо мекушанд?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Шуоҳои ултрабунавш;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Автоклавкунони;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Хлорамин;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Чушонидан дар 100 С дар муддати 5 дакика;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чавобхо дурустанд;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10.    Ташхиси тафриқавии думали шуш иборат аст ба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Амоси хушсифат;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Алвеолит;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эозинофили;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микроби сил таъсири манфи -кушанда намерасонанд;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Кислотаҳо;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Ишкорҳо;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Спиртҳо;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Яхкунони дар ҳарорати _20С;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дар боло номбаршуда;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Микроби КОХ шаклашро иваз мекунад ба;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Вирусҳо;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Бактерияхои кулулашакл;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Риккетсияҳо;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Замбуруғҳо;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L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-шакл;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сол микроби силро кафш кардаанд?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1812;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1882;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1921;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1712;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1782;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Муҳимтарин назорати сирояти пешгирикунандаи паҳншавии сил чист?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Саривакт дарёфт намудани беморихоои вазнин;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Сари вакт дарёфт намудани беморихои микробхоричкунанда;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Муоинаи дар тамосбудагон бо бамории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Табобат дар беморхонаи зиддисили;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Саросар муоинаи флюорографиро гузаронидан хар сол як маротиба;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Манбаи асосии ва муҳимтарини паҳншавии сирояти сили шушҳо;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Баландхасоси ба санxиши Манту бо 2ТЕ;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Молиши манфии балғам ба микроби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Молиши мусбии балғам ба микроби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Мусби будани кишти балғам ба микроби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Манфи будани кишти балғам ба микроби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Роҳи асосии гузариши бемории сил;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Бо шири модар;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изоги;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Тамоси;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Бавоситаи ҳамроҳак( плацента);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Хавогию-қатраг;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Бо кадом яке аз ин ро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 сироят намеёбанд?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Хавогию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атраги;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Тамоси;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Ҷинси;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Ғизоги;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 воситаи ҳамроҳак;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сил иллат меёбад асосан;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Узвҳои ҳозима;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Узвҳои нафаскаши;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Узвҳои хуну- рагхо;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Узвҳои такьяву –ҳаракат;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Узвҳои пешоброн;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бемории микробхориҷкунандаи сил дар муддати як сол сироят меёбанд;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5 нафар;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Ҳамаи одамони дар гирду атроф буда;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Қариби 10-15 нафар;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100нафар;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70 нафар;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Чанд фоизи сироятёфтагон бо сил дар тулии ҳаёти худ ба бемории сил гирифтор мешаванд;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10_15%;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5-10%;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50%;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100%;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70%;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гуруҳи аҳолиро бояд мауоина кард барои дарьёфти сил?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тамос будагон бо бемории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Беморони зардпарвин;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кормандони муассисаҳои томактаби;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Хонандагони синфи як;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Коркунони муассисаҳои давлатӣ;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Гуруҳи хавфнок ба касалии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тамосбудагон;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Беморони диабети қанд;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Ҳомиладорон ва занҳои баъди таваллуд;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Бо ВИЧ сироятьёфтагон;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дар боло номбаршудагон;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Эҳтимоли бемори сил шудан аз чи вобастаги дорад?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Ҳолати масунияти бадани дар тамос буда;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Зиёдии микробхориxкуни;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Дарозмуддати ва микдори тамос бо манбаи сирояти сили;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Заҳрнокии штамм микроби сил;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дар боло номбаршудагон;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/>
          <w:bCs/>
          <w:sz w:val="28"/>
          <w:szCs w:val="28"/>
          <w:lang w:eastAsia="ru-RU"/>
        </w:rPr>
        <w:t xml:space="preserve">24. </w:t>
      </w: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 Хавфи касалшавиро зиёд намекунад;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$A)    ВИЧ/АНМО;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$B)    Сигоркаши (зиенда аз 20 сигарет дар як рeз);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$C)    Диабети қанд;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$D)    Маҳбаси шудан;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$E)    Ҳарруза тарбияти ҷисмонӣ;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/>
          <w:bCs/>
          <w:sz w:val="28"/>
          <w:szCs w:val="28"/>
          <w:lang w:eastAsia="ru-RU"/>
        </w:rPr>
        <w:t xml:space="preserve">25. </w:t>
      </w: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 Хавфи касалшавиро зиёд намекунад;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$A)    Касалихои музмини роҳҳои нафас;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$B)    Касалиҳои рӯҳи;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$C)    Паст будани масунияти бадан -модарзоди ва пайдокардашуда;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>$D)    Рондани автомобил;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26.    Ба омилҳои ба касалии сил мусоидаткунанда дохил намешаванд;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Машғулияти спорти;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Захми меъда ва рудаи дувоздаҳангушта;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Майзадаги ва нашьманди;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Ҳомиладори ва таваллудкунии пай дар пай;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Бемороне ки дурудароз гормонҳо ва ситостатикхоро қабул кардаанд;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27.    Барангезандаи силро ки кашф кардааст?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Лаэннек;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Роберт Кох;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Кальмет ва Жерен;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Боткин;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Пирогов;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Чи аз ҳама муҳим аст барои дарёфти саривақтии бемории сил дар байни тамосбудагон;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Ба ҳамаи дар тамосбудагон эмкунии БЦЖ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Ба ҳамаи дар тамосбудагон муоинаи ультрасадои узвҳои даруниро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Дар вақти пайдоиши аломатҳои касали муоинаи тибби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 ҳамаи дар тамосбудагон табобати пурраи зиддисилро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дар тамосбудагонро муоинаи тибби гузаронидан даркор барои сари вакт дарёфт намудани бемории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Марҳилаи инкубатсионии ( пинҳонии) сил чанд вақт аст?;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20 руз;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1,5-2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10 сол;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 хафта;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якчанд соат;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сил асосан кадом синну сол осеб меёбад?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Кудакони хурдсол;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Одамаони аз 60 боло;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Аз 15- то 45 сола;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то 7 сола;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сину сол якхела;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Манбаи асосии сирояти сил ин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Предметхои гирду атроф;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Хурокахо;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Одатҳои бад;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Беморони молиши балгамашон мусби МС+;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Ҳар сол дар дуньё ба сил гирифтор мешаванд;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200 одам;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100000 одам В;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В 2 млн одам;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8 млн одам;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500 млн;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33.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 xml:space="preserve"> Сироятьёфтагон бо сил –ин;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Одамони ба туберкулин чавоби мусби диҳанда;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Беморони дар балғамашон микроби сил дарьёфт кардашуда;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Шахсони дар акси рентгениашон сояҳои патологи дарёфт кардашуда;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Беморони бо шикоятҳои сульфа бо хориҷи балғам;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Шахсоне ки аз сил табобат мегиранд;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34.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 xml:space="preserve"> Беморшави бо сил -ин миқдори 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дар қайди диспансери зиддисили истода ба 10000 аҳоли;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фаъоли дар кайди диспансери зиддисили буда ба1000нафар аҳоли;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шахсони дар акси рентгении шуш сояҳои патологи дошта;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шахсони мусби чавобгу ба реаксияи Манту Бо 2ТЕ;</w:t>
      </w:r>
    </w:p>
    <w:p w:rsidR="00B53A0C" w:rsidRPr="006E09A8" w:rsidRDefault="00B53A0C" w:rsidP="006E09A8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силе ки дар муддати сол бори аввал дарьёфт шудаанд ба 100.   000 нафар аҳоли;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Ҳодисаи сили –ин%;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Бемори музмини шуш,ки сульфаи бо балғамхориxкуни ва такроршавандаи бардавом ва дар акси рентгении щушҳо сояаҳои патологи намоёнанд;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Беморе,ки сояҳои патологи дар акси рентгенгии дар қуллаҳо ва дар лимфағадудҳои наздирешагии шушҳо </w:t>
      </w: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x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ойгир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Беморе ки дар муассисаи зидди сили муоина карда шудааст;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Беморе,ки микроб аз манбаи сироят (пешоб ва дигар) , аз балғам ва бофтаҳо пайдо ва ҷудо ( биопсия) карда шудааст;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Хавфи пайдоиши шакли мутобиқгаштаи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Тамос бо бемории шакли мутобиқгаштаи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Табобати беназорат;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Вайронкунии реҷаи табобат;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Таъини як номгуи дору( монотерапия);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вариантҳо дурустанд;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Шакли мутобиқгаштаи сил-ин;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Бемори силе ки табобат гирифта истодааст ва натиxаи табобат бебарор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Бемори силе ки табобаташ бебарор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Бемори силе ,ки мутобиқгаштани он ба як ва зиёда аз он дору аник карда шудааст;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Бемори , ки мутобиқгаштани он ба изониазид ва рифампицин дар якчояги аниқ карда шудааст;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6E09A8">
        <w:rPr>
          <w:rFonts w:ascii="Palatino Linotype" w:hAnsi="Palatino Linotype"/>
          <w:bCs/>
          <w:sz w:val="28"/>
          <w:szCs w:val="28"/>
        </w:rPr>
        <w:t xml:space="preserve">38. </w:t>
      </w:r>
      <w:r w:rsidRPr="006E09A8">
        <w:rPr>
          <w:rFonts w:ascii="Palatino Linotype" w:hAnsi="Palatino Linotype"/>
          <w:sz w:val="28"/>
          <w:szCs w:val="28"/>
        </w:rPr>
        <w:t>Шакли мутобиқгаштаро муаян намудан мумкин аз рӯи;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$A)    Ҷойгиршавии касалӣ;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$B)    Вазнинии касали;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$C)    Таърихи табобати пешина;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$D)    Осори бокимонда дар шушхо;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$E)    Ҳеч намуди аз номбаршудагон;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39.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Аз ҳама хавфноктарин гуруҳи касалии сили шакли мутобиқгашта 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Агар бо усули кишт микроби сил мусби бошад;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Кудакони шакли мутобиқгаштаи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Молиши микроскопии балғам мусби;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Беморихои ки такроран ба бемории сил гирифторанд;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Мӯҳлати лозимии табобат баъди манфи шудани кишти микроби сил дар кбеморони сили шакли мутобиқгашта;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12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24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18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6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2 мох;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Ташхиси шакли мутобиқгашта аниқ карда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Факат бо роҳи муайян намудани хассоснокии.    микроб ба дорухо дар тахлилгохи бактериологи;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Дар вакти пурсуҷу кардан собикаи бемори ва аниқ кардани ҳассосноки ба дорухо;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Агар бемор бо касалаии шакли мутобоикгаштаи сил дар тамос бошад;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Дар вакти муоинаи ташхиси рентгенӣ;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дар муддати табобати бемории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Табобати иловаги аз инхо иборатанд;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Кортикостероидхо;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Бронходилятаторхо;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Пиридоксин;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Безаҳргардонидан;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вариантхо дуруст;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БЦЖ – 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Микобактерияҳои беҷон (мурда);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Микобактерияҳои зинда;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Микобактерияҳои атипики;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Антитела бар зидди микобактерияи сил;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Микобактерияҳои зиндае, ки қобиляти бемориовариашон бо таври махсус бартараф карда шудааст;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Ҳолатҳое, ки гузаронидани БСЖ дар кӯдакон мумкин аст;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Гипотрофияи дохилибатнии дараxаи 3-4;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Ҳарорати баланд дошта;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Осеби системаи марказии асаб;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Шикастани устухони қулфак дар рафти таваллуд;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Бемориҳои пӯст;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Ба оризаҳои ваксинатсияи БСЖ дохил намешаванд;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Лимфоаденити канори;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Фасодхалтаи хунуки зери пeст;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Захми музмин;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Шикамрави;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Паи келоиди;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Масуният пас аз ваксинатсияи БСЖ нигоҳ дошта мешавад дар давоми;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2-3 сол;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5-7 сол;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10 сол;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15 сол;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тамоми умр;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Чорабиниҳои бармаҳали дарёфти бемории сили кудакон аз манбаи бемории сил 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Гузаронидани санҷиши Манту 2ТЕ;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Ташхиси тафриқавии ҳасосияти пас аз ваксинавию сирояти;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Омeзонидани беморон барои дуруст истеъмол намудани доруҳо;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Табобати пешгиркунанда бо изониазид;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Ташхиси фазла барои кирмҳои р/меъда;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Химиорофилактика гузаронида мешавад;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Ба ҳамаи хоҳишмандоне, ки дар худ гумони бемории сил доранд;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Ба ҳамаи дар тамосбудагон;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Ба кӯдакони то сини 6 солаи дар тамос буда;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 ҳама кӯдакон ва калонсолон аз гуруҳи хавф;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 ҳамаи навзодон;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49.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Кадоме аз шакли пешнирии бемории сил дар кудакон фойдабахш аст;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Истифодабарии ниқобҳои респиратори;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Табобати ҳама беморони сили дарёфтшуда;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Дарёфти бармаҳал, бо усули муоинаи профилактикии флюорографӣ;</w:t>
      </w:r>
    </w:p>
    <w:p w:rsidR="00B53A0C" w:rsidRPr="006E09A8" w:rsidRDefault="00B53A0C" w:rsidP="006E09A8">
      <w:pP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6E09A8">
        <w:rPr>
          <w:rFonts w:ascii="Palatino Linotype" w:hAnsi="Palatino Linotype"/>
          <w:sz w:val="28"/>
          <w:szCs w:val="28"/>
        </w:rPr>
        <w:t>$D)    Гузаронидани ваксинатсияи БСЖ;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Бистарикунонии бемори сил дар беморхона;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50.    Пас аз чанд р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у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з пас аз таваллуд ваксинасияи БСЖ гузаронида мешавад;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Эътибор надорад;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3-5 рӯз;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1-2 рӯз;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10-15 руз;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синни 6 моҳагӣ;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Пешгирии фоидабахш дар вақтҳои тамосии зич будан 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Табобати пешгирикунанда бо қабули антибиотикҳои таъсирашон васеъ;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Ҳар сол ташхиси Манту гузаштан;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Иваз намудани ҳавои хона якчандкарата ва рубучини намнок;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Истеъмоли бисёри меваҷотҳо;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Қабули изониазид дар давоми 6 моҳ;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яке аз чорабиниҳои асосии пешгирикунандаи бемории сил дар манба мансуб мебошад;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Гузаронидани ваксинасияи профилактикии зуком;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Гузаштан аз табобати пешгирикунанда бо қабули антибиотикҳои таъсирашон васеъ;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ҷудо намудани шахси бемор аз узви оила;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Тозакунии ковокии даҳон;</w:t>
      </w:r>
    </w:p>
    <w:p w:rsidR="00B53A0C" w:rsidRPr="006E09A8" w:rsidRDefault="00B53A0C" w:rsidP="006E09A8">
      <w:pPr>
        <w:tabs>
          <w:tab w:val="left" w:pos="7020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Гузаронидани табобати зидди гелминти;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Гузаронидани ваксинаи БСЖ дар кудакони навзод манъ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мавриде, ки иллатёбии системаи марказии асаб ҳангоми таваллуд дида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Ҳангоми баландшавии ҳарорати бадан то 37</w:t>
      </w:r>
      <w:r w:rsidRPr="006E09A8">
        <w:rPr>
          <w:rFonts w:ascii="Palatino Linotype" w:hAnsi="Palatino Linotype" w:cs="Times New Roman CYR"/>
          <w:sz w:val="28"/>
          <w:szCs w:val="28"/>
          <w:vertAlign w:val="superscript"/>
          <w:lang w:eastAsia="ru-RU"/>
        </w:rPr>
        <w:t>0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С;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Ҳангоми вазни навзод ба 2,5кг баробар будан;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Ҳангоми баландшавии ҳарорати бадан то 38</w:t>
      </w:r>
      <w:r w:rsidRPr="006E09A8">
        <w:rPr>
          <w:rFonts w:ascii="Palatino Linotype" w:hAnsi="Palatino Linotype" w:cs="Times New Roman CYR"/>
          <w:sz w:val="28"/>
          <w:szCs w:val="28"/>
          <w:vertAlign w:val="superscript"/>
          <w:lang w:eastAsia="ru-RU"/>
        </w:rPr>
        <w:t>0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С;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Агар падари навзод бемории роҳҳои нафас дошта бошад;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54.    Агар дар 3-5 рузи таваллуд вакцинаи БЦЖ ро нагузаронда бошад кадом вакт мумкин ,;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Фарк надорад;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муддати 1 сол;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ду сол;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панч сол;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Ваксина Кардан лозим нест;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55.    Кадом оризаи БЦЖ ро консервативи табобат мекунанд;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Лимфаденит;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Хадшаи келоиди;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Думмали хунук;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Яраи калон;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оризахоро табобати консервативи кардан мумкин;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56.    БЦЖ равон карда мешавад;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вена;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мушак;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Зери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рӯи пӯст;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гуруҳи хавф аз бемории сил дохил намешавад;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Бемор А.   , 25 сола, бо ташхиси захми рудаю меъда давоми 2 сол дар назорат мебошад;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 Ж.   ,32 сола, бо ташхиси бронхити музмин давоми 12 сол дар назорат мебошад;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Бемор М.   , 30 сола, бо ташхиси дарди шадиди шикам бори аввал мурочиат кардааст;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 А.   , 26 сола, 2 маротиба дар давоми сол бемории пневмония шудааст;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Кудаки бемор И.   , 7 сола, дар утоқи якҳучраги бо бемори сили фаоли шуш доштаи микробхоричкунанда зиндаги мекунад;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Ба гуруҳи хавф аз бемории сил дар назорати дармонгоҳи дохил намешавад;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Бемор Т.   , 45 сола, бо ташхиси илтиҳоби музмини бактериали давоми 5 сол дар назорат мебошад;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Кудак В.   , 1,5 сола, ваксинаи БСЖ дар вақти таваллуд нагирифтааст;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Бемор В.   ,50 сола, бо ташхиси диабети қанд давоми 15 сол дар назорат мебошад;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 Б.   , 49 сола, бо ташхиси пневмокониоз давоми 15 сол дар назорат мебошад;</w:t>
      </w:r>
    </w:p>
    <w:p w:rsidR="00B53A0C" w:rsidRPr="006E09A8" w:rsidRDefault="00B53A0C" w:rsidP="006E09A8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Бемор Г.   , 27 сола, бо ташхиси шикасти устухонҳо дар назорати духтури чарроҳ мебошад;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59.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Ориза аз ваксинатсияи БСЖ ҳисобида мешавад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Доғи келоиди;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Захми дарозмуддат;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Бодиягармии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Лимфоаденитҳо;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Фасодхалтаи хунук;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60.    Бо кадоме аз ин доруҳо химиопрофилактикаи сил гузаронида мешавад;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Рифампицин;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Изониазид;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Этамбутол;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br/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Стрептомицин;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Бо ҳама доруҳо;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61.    Ба кудакони аз манбаи бемории сил чанд муддат химиопрофилак-тика гузаронида мешавад;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1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9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12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муҳлат эътибор надорад;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62.    Вояи тавсияшудаи изониазид барои химопрофилактика кадом аст;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5 мг/кг вазн;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 мг дар як руз;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15 мг/кг вазн;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100 мг дар як руз;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 ҳаб дар як руз;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63.    Мақсад аз гузаронидани химиопрофилактика,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Паст намудани сироятноки;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пайдоиши сили мавқеъи;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фавт аз бемории сил;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паҳншавии бемории сил;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Масуният бар зидди бемории сил ҳосил кардан;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64.    Нишондод барои гузаронидани химиопрофилактика;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бемории сили микробхориҷкунанда;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 сил;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Шахсони бемории сил гузаронида;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Мавчудияти бемории сили фаъол;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br/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Натичаи манфии санчиши Манту;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65. Гузаронидани химиопрофилактика лозим нест;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тамоси бо бемори сили Шакли Мутобиқгашта;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Ҳангоми ҳассосияти баланди санчиши Манту 2ТЕ;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Хангоми мусби будани санчиши Манту 2 ТЕ;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 сили микробхоричкунанда;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6E09A8">
        <w:rPr>
          <w:rFonts w:ascii="Palatino Linotype" w:hAnsi="Palatino Linotype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66.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Бо кадоме аз усулҳо шакли сироятноки бемории сил дарёфт карда мешавад?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Микроскопияи балғам;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Флюрогафия;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Усули кишт;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Санxиши Манту;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Томографияи компютери;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67.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Кадоме аз аломатҳо дар бемории сил дида намешавад?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Дарди гулӯ;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Харобшави;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Сулфа муддати 2-3 ҳафта;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Хунтуфкуни;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Ҳарорати субфебрили;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68.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Кадоме аз усулҳо сироятёбиро аз сил муайян мекунад?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Микроскопии;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Флюрогафия;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Усули кишт;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Санҷиши Манту;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Таҳлили умумии хун;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69.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Ба кадом беморон таъин намудани таҳлили микроскопии балғам зарур аст?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Ҳамаи бемороне, ки сулфа мекунанд;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Шахсоне, ки бо бемори сил тамос доранд;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Шахсони аз гуруҳи хавфноки бемории сил мебошанд;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Бемороне, ки зиёда аз 2- ҳафта месулфанд;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 ҳамаи калонсолон ҳангоми мурочиат ба муасиссаи тибб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Усули рангкунии микроби сил;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Романовского – Гимзы;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Циль – Нильсена;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Ранг карда намешавад;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Фақат бо фуксин;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Ранги кабуд;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Кадоме аз усулҳои ташхиси фоиданоктар ҳисобида мешавад, бо ДОТС;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Усули кишт;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Флюорография;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Санчиши Манту;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Усули микроскопи;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Таҳлили иммунологи;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Муҳлати баҳодиии санҷиши Манту;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Пас аз 72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Пас аз 24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Пас аз 30 дақиқа;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Пас аз 6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Пас аз 108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Қадам ба қадам ранг кардани молиши балғам;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Метиленовый синий, спирт, зелёнка;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Фуксин, кислотаи сера, метиленовий синий;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Кислотаи сера, фуксин, хлор;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Спирт, кислотаи сера, фуксин;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Фуксин, оби дистилат, метиленовий синий;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Бемор гумонбари сил аст, таҳлили микроскопии балғам дар ду намуна манфй, лекин аломатҳои беморй нигоҳ дошта шудааст, чи бояд кард;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Табобат бо антибиотикҳои неспетсифики;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Машварати силшинос;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Муоинаи рентгени;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Таҳлили такрории балғам;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Натиҷаи санҷиши Манту дар ташхис асос дониста мешавад?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Ха;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Не;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Таҳлили иловаги зарур аст;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Фақат дар калонсолон;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Сироятёфтагони ВИЧ;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Туберкулин - 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Микобактерияҳои зинда;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Микобактерияҳои фавтида;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Сапрофитҳои зинда;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Бактериҳои хурдшаванда;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Гаптен – маҳсули аз микробҳои сил ҳосил шуда;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Санҷиши Манту бо 2 ТЕ ППД-Л гумонбар ҳисобида мешавад, дар вақте, ки;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Мавчудияти обила 1 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Обила 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Ҳубобочаҳо дар атрофи обила;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Мавҷудияти обила 2-4 мм ё сурхии пуст бе андоза, бе обила;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Варами 5мм;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 андозаи обила дар санҷиши Манту 2 ТЕ дар калонсолон баландҳасос ҳисобида мешавад;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2-4мм;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17мм;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15мм - 17мм;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21мм ва зиёд;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Сурхии андозаааш гуногун;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Бемор гумонбари бемории сил аст, натиҷаи се намунаи балғам манфи мебошад, вале дар акси рентгени тағиротҳо дида мешаванд.    Қарори аввалини Шумо?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Такрори се намунаи балғам;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Таъини табобати зидди сили;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Таъин намудани антибиотикҳои неспетсифики;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Таҳлили иловагии балғам;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Гузаронидани санчиши Манту 2 ТЕ;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кудакон натиҷаи санҷиши Манту 2 ТЕ баландҳасос ҳисобида мешавад;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Варами 15мм;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Обила аз 7мм то 17мм;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Обила аз 15мм то 17мм;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Обила 17мм ва зиёд;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Обила аз 2мм то 4мм;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81.    Усули гузаронидани маҳлули туберкулин ҳангоми санҷиши Манту 2 ТЕ;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Болои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зери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Дохили пуст;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Дохили мушак;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Дурнамои ДОТС усули флюорографиро чунин баҳо медиҳад;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Ташхиси бемории силро аниқ 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Беморони хавфнокро муайян 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Сиротятёбии аҳолиро муайян 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Ҷойгиршавии бемориро дар шуш муайян 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Бемории силро тасдиқ мекунад;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кӯдакон кадом андозаи обилаи санҷиши Манту 2 ТЕ гиперерги-мусби ҳисобида мешавад;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2мм - 3мм;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4-5 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Обила 17мм ва зиёд;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Сурхии андозааш гуногун;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Обила бо андозаи 5мм то 17мм;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Баландҳасосият дар санчиши Манту 2ТЕ ҳисобида мешавад;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Обила 5 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Обила 9 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Сурхии 15 мм;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Сурхии андозааш гуногун;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Обила ва некрози ҳамаи ҳаҷмаш;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Агар дар се намуннаи балғам , ки барои ташхиси бемории сил ҷамъовари карда шудааст, натиҷа дар як намуна мусби бошад, чи бояд кард?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Натиҷаи таҳлили балғам мусби ҳисобида 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Натиҷаи таҳлили балғам манфи ҳисобида 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Муоинаи рентгени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Боз як бори дигар таҳлили балғам гузаронидан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Табобати неспетсифики таъин кардан лозим;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таҳлили кадом маводи организм бисёртар микроби сил дарёфт карда мешавад?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Хун;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Пешоб;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Фазла;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Балғам;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Моеъи ҳароммағз;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Муҳлати камтарини нигоҳдории молиши балғам дар тадқиқгоҳ;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6 моҳ;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Нигоҳ дошта намешавад;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10 моҳ;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 сол;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3 моҳ;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беҳбуди дар дарёфти бемории сил дар муасиссаҳои тиббии ёрии аввалия лозим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Гузаронидани санҷиши Манту ба ҳар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Таҳлили умумии хун ва пешоб;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Хангоми муроҷиати аавлини бемор пурра ва босифат таърихи бемори ва ҳаётро чамъ кардан;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Муоинаи рентгении қафаси сина;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Таъини табобати химиопрофилактики;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89.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Ҷои дурусттари ҷамъоварии балғам;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ҳама утоқҳои дармонгоҳ;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Дар утоқи чамъоварии балғам ё дар ҷои камодами кӯча;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Ҷой аҳамият надорад;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Дар тадқиқгоҳ;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Дар хона;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Ҳангоми ҷамъоварии балғам корманди тиб дар куҷо бояд ҷойгир бошад?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паҳлуи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Аз пеши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Аз пушти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Аҳамият надорад;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2 метр дуртар аз паҳлуи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 намунаи балғам боваринок ҳисобида мешавад?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Саҳари барвақт пеш аз наҳори;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Бегоҳ;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Таҳти назорати корманди тиб;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Баъди қабули дорувориҳо;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Пас аз баохиррасии давраи шиддатноки табобат;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намунаи балғам маълумотнок ҳисобида мешавад?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Нисфирузи;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Саҳари барвақт пеш аз наҳори;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Пеш аз хоб;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Баъди сайругашт;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Дар меҳмони;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Намунаҳои балғам бо мақсади ташхис;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3 намуна дар 2 рӯз;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2 намуна дар 2 рӯз;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3 намуна дар як рӯз;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4 намуна дар 3 рӯз;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2 намуна дар як рӯз;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Намунаи якуми балғам Ҷамъовари карда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Саҳари рузи дигар дар хона;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ҳангоми муроҷиати аввалин;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Пеш аз хоб;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Баъди хуроки нисфирӯзи;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Баъди 3 рӯзи мурочиат;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Хангоми таҳлили кадом мавод бисёртар микобактерияи сил дарёф кардан мумкин аст;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Обшустаи меъда;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Обшустаи найчаҳои роҳи нафас;;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Луоби гулу;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Таҳлили моеъи плевра;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Балғам;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Намунаи балғаме, ки саҳари барвақт ҷамъовари шудааст;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Бисёр муҳим;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Бисёр маълумотнок;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Камтар маълумотнок;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Буи фасод мекунад;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Олудаи хун мебошад;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Кадоме аз ин усул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 ба экспресс методи ташхиси ШМ</w:t>
      </w:r>
      <w:r w:rsidRPr="006E09A8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мебошад;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лил дар дастгохи Джен – Эксперт;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лили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м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икроскопи;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Усули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к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ишт (бактериологи);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лили Биоптат;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Натичаи маводи та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лили дар дастгохи Джен – Эксперт чи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адар вакт лозим аст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?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ати ду мо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ати ду руз;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Дар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м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уд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ати ду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афта;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муддати 2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99.    Маълум ас т , ки барои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амъоварии бал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ам усули индукция бо ингаляция ва махси вибрациони ба кор бурда мешавад.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К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адоме аз,ин мавод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ои ташхиси нолозиманд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?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Бал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ами муста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илона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 карда шуда;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Оби дахони муста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илона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 кардашуда;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Обшустаи брон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хҳ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Обшустаи меъда;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100.    Сабзиши чубчамикроб дар му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ити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изоии Левенштейна-Йенсена;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баъди 4-10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афта;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соат;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руз;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мо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101.    Сабзиши чубчамикроб дар муҳити ғизогии Мидлбрук дар дастгохи БАКТЕК-MGIT 960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руз;</w:t>
      </w:r>
    </w:p>
    <w:p w:rsidR="00B53A0C" w:rsidRPr="006E09A8" w:rsidRDefault="00B53A0C" w:rsidP="006E09A8">
      <w:pPr>
        <w:tabs>
          <w:tab w:val="left" w:pos="-284"/>
          <w:tab w:val="center" w:pos="4677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соат;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ab/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ҳафта;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моҳ;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Комплекси сили аввалия аз кадом ҷузъҳо иборат аст?;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3 компонент(шушӣ, лимфаденитӣ, лимфангоитӣ) 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2 компонент(шушӣ, лимфаденитӣ);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4 компонент(шушӣ, лимфаденитӣ , лонаҳои диссеминатсияи лимфангоит);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1 компонент( шушӣ);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Гуногун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Шакли маҳдуди сили аввалияро номбар кунед;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Заҳролудшавии силии кӯдакон ва наврасон;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Плеврити силӣ;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Бронхоаденит;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Сили лонавӣ;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Гонити силӣ;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сили аввалия дохил намешавад;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Комплекси сили аввалия;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Сили лонавӣ;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Сили гиреҳҳои лимфавии дохили сина;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Заҳролудшавии силии кӯдакон ва наврасон;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Аксуламали гиперергии Манту 2 ТЕ бо лоғаршавӣ;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Ташхиси заҳролудшавии силӣ дар дар ҳолате гузошта мешавад, ки;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Симптомҳои заҳролудшавии силӣ бо аксуламали мусбати намунаи туберкулинӣ, бе тағйротҳои маҳдуди исботшудаи рентгенологӣ бошанд;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Симптомҳои заҳролудшавии силӣ бо тағйротҳои рентгенологии гиреҳҳои лимфавии дохилисинагӣ бошанд;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Симптомҳои заҳролудшавии силӣ бо тағйротҳои рентгенологии бофтаҳои шуш бошанд;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Симптомҳои заҳролудшавии силӣ (дилбеҳузуршавӣ, қайкунӣ, бад шудани иштиҳо) бо аксуламалҳои манфии намунаи туберкулин;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Симптомҳои заҳролудшавии силӣ нест, вале аксуламал ба туберкулин пас аз як соли гузаронидани БЦЖ пайдо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Этиологияи силии заҳролудшавӣ дар кӯдакон ва наврасон якҷоя бо инҳо сурат мегирад;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Калоншавии 5 ё гурӯҳҳои аз ин зиёдтари гиреҳҳои лимфавии канорӣ;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Вайроншавии пасафканд;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Аҷшавии сутунмухра;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Зиёдшавии вазни кӯдак;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Баландшаии ҳарорат;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107.    Шакли ТБ –и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гиреҳҳои лимфавии дохилисинагиро нишон диҳед;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Бетағйир;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Инфилтративӣ (иртишоҳӣ);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Омосмонанд;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Ҷавобҳои Б+В+Д;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Кам;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фазаи клиникӣ-рентгенологӣ ба комплекси аввалия дохил намешавад?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Пневмониягӣ (газаки шушӣ);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Биполярӣ;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Ҷавобҳои А+Б+Г;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Лонаи Гона;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Эмфизема;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109.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гиреҳҳои лимфавии дохилисинагӣ гузаронидани ташхиси тафриқиро талаб мекунад?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Бо лимфаденит;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Бо лимфагрануломатоз;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Бо саркоидоз;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Бо омос;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номбаршудаҳо;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Мафҳуми виражи ҳассосияти туберкулинӣ инро дар бар мегирад;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Аксуламали мусбат ба туберкулин баъди як соли гузаронидани БЦЖ;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Аксуламали манфӣ ба туберкулин;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Бори аввал намунаи мусбати туберкулин пас аз намунаҳои манфии қаблӣ;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Аксуламали шубҳаноки Манту 2 ТЕ;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Заҳролудшавии силӣ;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комплекси аввалияи беориза ин бештар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Таҷзияи бофтаи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Диссеминатсия;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Тағйирёбии шуур;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Заҳролудшавии возеҳи муътадил;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Вайроншавии пасафканд;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усулҳои асосии ошкор кардани сили гиреҳҳои лимфавии дохилисинагӣ дохил намешавад;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Намунаи туберкулинӣ;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Таҳқиқи балғам;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Флюорография;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Таҳқиқи тамос доштан;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Аз рӯйи симптомҳои клиникӣ ошкор кардани беморӣ;</w:t>
      </w:r>
    </w:p>
    <w:p w:rsidR="00B53A0C" w:rsidRPr="006E09A8" w:rsidRDefault="00B53A0C" w:rsidP="006E09A8">
      <w:pPr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ҷиҳати рентгенолгӣ натиҷаи мусбат доштани комплекси сили аввалияро интихоб кунед;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Лонаҳои петрифитсияшуда;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Сирроз;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Тағйироти кистозӣ;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Лонаҳои инфилтративӣ;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Сӯрохиҳо (каверна);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усулҳои асосии ошкор кардани сили гиреҳҳои лимфавии дохилисинагӣ дохил намешавад;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Таҳқиқи тамос доштан;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Туберкулинодиагностика;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УЗИ-и узвҳои дарунӣ;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Ошкор кардан бо микроскопия;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115.    Ба таркиби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комплекси сили аввалия дохил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Сили гиреҳҳои лимфавии регионарӣ, лона дар шушҳо;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Сили гиреҳҳои лимфавии регионарӣ, лимфангити махсус, лона дар шушҳо;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Лона дар шуш, лимфаденит;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Сиррози сегментарӣ, лимфаденит, эмфизема;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Лона дар шуш, бадсифатшавии кистозӣ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, сояи калоншудаи дил;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116.    Симптоми «биполярӣ» - ин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Лимфаденити дутарафа;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Лимфаденит бо бронхити махсус;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Лимфаденит ва аффекти аввалияи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Ателектази сегментарӣ;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Лимфангоити махсуси байни лонаи аввалияи шуш ва гиреҳҳои лимфавии калоншуда дар реша;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Иллатёбии гиреҳҳои лимфавии регионарӣ ҳангоми комплекси сили аввалия;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Ҳатмӣ нест;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Кам дида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Гиреҳҳои лимфавии регионарии тарафи муқобил иллатнок мешаванд;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Ҳатм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Дида намешавад;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118.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Мафҳуми «суперинфексияи экзогенӣ» инро дар бар мегирад;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Ба организми қаблан сироятнок набуда аз берун ворид шудани сироятҳо;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Ворид шудани сироятҳо гиреҳҳои лимфавии регионарӣ ба бофтаҳои шуш дохил шудани сироят;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Ворид шудани сироятҳои бактераили аз роҳи алиментарӣ;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Ба организми қаблан сироятнок аз берун ворид шудани сироятҳо;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Бо роҳи гематогенӣ паҳн шудани сироят;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119.    Ҳангоми кадом шакли сили гиреҳҳои лмфавии дохилисинагӣ баъзан ба кор бурдани табобати ҷарроҳӣ мумкин аст?;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Инфилтративӣ;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Кам;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Туморозӣ;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Дар ҳама шаклҳо;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Ҳангоми заҳролудшавии силӣ;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120.    Оризаи бештар дучоршаванда ҳангоми ТБ гиреҳҳои лимфавии дохилисинагии кӯдакон кадом аст?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Пневмоторакси худ ба худӣ;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Ателектаз;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Амилоидози узвҳои дарунӣ;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Норасоии музмини дил;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Хунтуфкунӣ;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кӯдакони хурдсол бо ин усул ошкор карда намешавад;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Туберкулинодагностика;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Таҳқиқ аз рӯйи тамос доштан;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Симптотоми клиникӣ;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Таҳқиқи балғам/пасоби меъда дар МБТ;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Пасафканд барои муайян кардани кирм;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заҳролудшавии силӣ чунин хосият дорад;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Сулфаи намнок;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Дарди қафаси сина;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Сулфаи хушк;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Хунтуфкунӣ;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Симптомҳои возеҳиашон мӯътадили заҳролудшавӣ;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Манзараи рентгенологиии копмлекси сили аввалия бештар бо ин муқоиса карда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Саратони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Нуқсони инкишофи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Пневмонияи шадид;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Плеврит;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Инфилтрати эозинофилӣ;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кадом синну сол сили аввалия бештар ташхис карда мешавад?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Дар одамони дорои иммунодифитсит;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Пиронсолон;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Ҷавонон;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Кӯдакон;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Такроран беморшавандаҳо;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125.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Аломати барвақтии давраи аввали сирояти силӣ ин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Намунаи мусбати Манту 2 ТЕ;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Симптомҳои заҳролудшавӣ;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Сили гиреҳҳои лимфавии дохилисинагӣ;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Пастшавии иштиҳо ва камшавии вазни бадан;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Виражи намунаи туберкулин;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Сабаби асосии ба бемории сил гузаштани сироятнокшавии аввалия ин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Суперинфексия пуршиддат;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Зуд-зуд такрор шудани бемориҳои илтиҳобӣ;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Хомӯш шудани иммунитети ваксинӣ;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Мавҷуд набудани табобати профилактикӣ;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амаи номбаршудаҳо;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Типҳои ҷараёни оризаноки сили аввалияро ба истиснои номбар кунед 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Иллатнокии бронхҳо;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Плеврит;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Диссеминатсия;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Лонаи Гона;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Таҷзияи бофтаи шушҳо;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128.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Оқибати нохуби сили аввалия, ба истиснои;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Ҷаббидашавии пурра;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Калсинатсия;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Тағйироти фиброзӣ- лонавӣ;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Инкишофи МЛУ /ТБ;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129.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Оқибати хуби сили аввалия, ба истиснои;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Ҷаббидашавии пурра;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Калсинатсия;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Тағйироти фиброзӣ- лонавӣ;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Сиррози шушҳо;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Лонаи Гона;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130.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Беморони гирифтори комплекси сили аввалия аз рӯи кадом категорияи ДОТС табобат карда мешаванд?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Аз категорияи 1;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Аз категорияи 2;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Аз категорияи 1+3;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Аз категорияи 1+4;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131.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Оризаи ҷараёни оризаноки сили аввалия, ки %-зиёди фавтият дорад;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Менингити сил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Таҷзия;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$C)    Ателектаз;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Плеврит;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132.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Пошхури дар сили ибтидои бисёртар мешавад ;</w:t>
      </w:r>
    </w:p>
    <w:p w:rsidR="00B53A0C" w:rsidRPr="006E09A8" w:rsidRDefault="00B53A0C" w:rsidP="006E09A8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Лимфави;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Гематогенӣ;</w:t>
      </w:r>
    </w:p>
    <w:p w:rsidR="00B53A0C" w:rsidRPr="006E09A8" w:rsidRDefault="00B53A0C" w:rsidP="006E09A8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Бронхогени;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Ҳамаи роҳҳо иштирок мекунанд;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Лимфави ва Бронхогени;</w:t>
      </w:r>
    </w:p>
    <w:p w:rsidR="00B53A0C" w:rsidRPr="006E09A8" w:rsidRDefault="00B53A0C" w:rsidP="006E09A8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133.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Шаклхои ҷузьии сили ибтидои чунин оризаро надорад 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Носури бронхонодуляри;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Пошхурии лимфогематогени;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Сиррози шуш;</w:t>
      </w:r>
    </w:p>
    <w:p w:rsidR="00B53A0C" w:rsidRPr="006E09A8" w:rsidRDefault="00B53A0C" w:rsidP="006E09A8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Пучшавии шуш;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Сурохшавии ибтидои;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134.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Усули асосии ташхисе, ки осебёбии сили нойхоро тасдик мекунад 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Фибробронхоскопия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Ташхиси ултрасадо;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Ташхиси туберкулинӣ;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Томографияи реша;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Ҷавоби дуруст надорад;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135.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Дар имрози оризахои сили ҷузии ибтидои бисёртар хиссагузор хастанд?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Сили лимфағадудхои дохили қафаси сина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Шушпарда (Чанб);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Бофтаи шуш;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Бронххо;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Рагхои калони хунгузар;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136.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Пайдоиши калсинатхо дар решаҳои шуш шаҳодати чист;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Авҷгирии бемории сил;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Аз сар гузарондани сили ибтидоӣ;</w:t>
      </w:r>
    </w:p>
    <w:p w:rsidR="00B53A0C" w:rsidRPr="006E09A8" w:rsidRDefault="00B53A0C" w:rsidP="006E09A8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Гузаронидани сили дуюминдарача;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Ҷавоби 1-3 дуруст;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авоби 1,2 ва 3 дуруст;</w:t>
      </w:r>
    </w:p>
    <w:p w:rsidR="00B53A0C" w:rsidRPr="006E09A8" w:rsidRDefault="00B53A0C" w:rsidP="006E09A8">
      <w:pPr>
        <w:tabs>
          <w:tab w:val="left" w:pos="4111"/>
        </w:tabs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137.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Пайдоиши Сили ковокиноки ибтидои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$A)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Дар бофтаи гурдаҳо;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Дар манбаи шушии маҷмуаи ибтидоӣ;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Дар назди лимфоғадуди шуш;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Дар маҳалли пучшуда;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138.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Сурохии – ковокии лимфави» пайдо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Манбаи ибтидои шуши;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Дар л\ ғадуди дохили қафаси сина;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Иртишох;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Манба (Китъа);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Моеи шушпарда;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139.    Вобаста ба аломатҳои клиники сили миллиарии шуш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 Доманамонанд;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Менингеали;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Шуши;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Чавобҳои А+Б+В;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Бадсифат;</w:t>
      </w:r>
    </w:p>
    <w:p w:rsidR="00B53A0C" w:rsidRPr="006E09A8" w:rsidRDefault="00B53A0C" w:rsidP="006E09A8">
      <w:pPr>
        <w:tabs>
          <w:tab w:val="left" w:pos="8080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ибати сирояти аввалин бо МС инхо;</w:t>
      </w:r>
    </w:p>
    <w:p w:rsidR="00B53A0C" w:rsidRPr="006E09A8" w:rsidRDefault="00B53A0C" w:rsidP="006E09A8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Пайдоиши сили локали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иҷ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узъи;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$B)    Гузаштан ба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 силии музмин;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$C)    Гузаштан ба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ролудии силии барвакт;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$D)    Пурра нест шудани микроби сил аз организм;</w:t>
      </w:r>
    </w:p>
    <w:p w:rsidR="00B53A0C" w:rsidRPr="006E09A8" w:rsidRDefault="00B53A0C" w:rsidP="006E09A8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Сироятеби ба тамоми умр;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Барои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ахролудии силии барвакт хос аст;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Виражи туберкулини бо аломат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ои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 ва набудани та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иротхои патологи дар акси рен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гени;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 сил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боаксуламали шадиди (гиперерги) туберкулини дар муддати як чанд сол ва набудани сояхои патологи дар рентгенограмма ва томограмма;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$C)   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 сили боаксуламали шадиди (гиперерги) туберкулини дар муддати як чанд сол ва пайдоиши соя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ои патологи дар рентгенограмма ва томограмма;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ҷавобҳо дуруст аст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Ташхиси тафри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ави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за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ролуди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барва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тро бо Ҳамаи бемори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ои номбаршуда гузаронидан лозим ба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айр аз: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$A)    Т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о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нзилити музмин;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$B)    Сарсоми силзод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(Менингит)</w:t>
      </w:r>
      <w:r w:rsidRPr="00CC1AD6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$C)    Гипертиреоз;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 xml:space="preserve">$D)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П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иелонефрити музмин;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Х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олесистити музмин;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Шакли иртишохии сили лимфагадудхои дохили кафаси сина аз шакли омоси дар акси рентгени чунин фарқият 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 xml:space="preserve">$A)    Сояи решадар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ои мукарари;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$B)    Сояи реша васеъ;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$C)    Тартибнокии реша вайрон;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$D)    Сояи реша бе шакл;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$E)    Марзи берунии соя ноаник;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144.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оияти беоризаи Шакли ибтидоии сили бисертар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br/>
        <w:t>$A)    сурохии (ковокии) ибтидои;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Думмал;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Оҳ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аксоршави ва фиброз (талаюфи);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Талаюфи плеврави;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Носур;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145.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Дар сили лимфағадудҳои дохили қафаси сина дар рентгенограмма пайдо шудани манбаҳои сили дар гирди реша ба шакли вееробрази ҷойгир шуда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Пошхурии гематогени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Пошхурии бронхогени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Пошхурии гемато бронхогени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Пошхурии лимфобронхогенӣ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146.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Сабаби асосии равиши бо оризаи сили ибтидои дар кудакон мебошад: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Кудаки хурдсол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Бисёрии микробҳо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Дер дарефт кардани бемори дар кудакони БЦЖ нагирифта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Табобати нератсионали бе назардошти ҳасоснокии чубчамикроб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Ҳамаи номбаршуда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147.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шаклҳои сили бронххоро номббар кунед: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Иртишохи, Носур, яра</w:t>
      </w:r>
      <w:r w:rsidRPr="00CC1AD6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Иртишоҳи, носури ва хурд;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Иртишоҳи, ярави ва хурд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Носури, ярави ва хурд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Иртишоҳи, ярави;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148.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Дар асоси пучшавии шуш вайрон шудани ҳаво гузаронии бронхҳо бо сабабҳои: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Зер кардани лимфоғадуд бронхро;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Маҳкам шудани дохили ноижаи бронхҳо;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Инкишофи бофтаҳои фиброзӣ ва талаюфи;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Бронхоспазм;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Ҳамаи ҷавобҳо 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149.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Тарзи дурусти ташхиси сили пошхурдаи шушро интихоб кунед;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Сиёҳшавии васеъи дутарафа;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Сиёҳшавии пурра аз як тараф;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Сиёҳшавии дутарафаи маҳдуд ё худ паҳнгашта бо изофагии манбаҳо ва иллати интерстисиали: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ab/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Иллати кавернозии қисмҳои болоии шуш;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Илтиҳоби гирдашакл;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Тарзи дурусти паҳншавии сироят дар сили пошхурдаи шушҳо;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Гемотогенни;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Лимфогени;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Бо рохи меъдаю руда;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А+Б+В;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151.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Манбаи паҳнкунандаи МС дар Сили пошхурда;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Лимфағадудҳои зарарёфтаи дохили қафаси сина;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Манбаи Гона;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Аз манбаҳои силии ғайришуши;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Аз манбаҳои сили шушии фаъол;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Ҳамаи чавобҳо 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Андозаи манбаҳо дар шуш ҳангоми сили милиар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ӣ;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Калонҳачм;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Миёна;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Гуногунҳачм;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Хурдҳачм;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Хусусиятҳои полиморфи бисёрдошта;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Марҳилаҳои фаъолии Сили пошхурдаи шушҳо 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Илтиҳоб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Пошхури;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Инкишофёби;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Пайдошави;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Фасодгири;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154.    Намудҳои клиникию – рентгенологии сили пошхурдаи шушҳо ба ғайр 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 Шадид – милиари;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Зершадид;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Тулкашида (Хронический);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Пневмоник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ӣ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$E)    Чавобҳои А+Б+В;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155.    Вобаста ба аломатҳои клиники сили миллиарии шуш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 Доманамонанд;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Менингеали;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Шуши;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Чавобҳои А+Б+В;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156.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сили миллиари хос аст;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Кам микробхоричкунанда;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Микробхорич намекунад;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Микробхоричкунии бисёр;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Микробхоричкунии давраги;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Микробхоричкунии такрори;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157.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Нишонаҳои аввали сили милиари ҳиобида мешаванд, ба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Ҳарорати баланд;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Сулфаи ками хушк;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Сулфа бо хоричи балғами бисёр;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Нафастанги;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Дилзани;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158. Дар акси рентгени ба сили шадиди пошхурдаи шушҳо бисёртар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Манбаҳои хурди пошхурдаи якхела дар 2 ва зиёда сегментҳо;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Таъғиротҳои чузъии гуногунҳачм;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$C)    Таъғиротҳои чузъи фақат дар сегментҳои қуллавии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Таъғиротҳои чузъии омехта;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$E)    Таъғиротҳои чузъи дар як сегменти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159. Ба сили зершадиди пошхурдаи шушҳо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 Мавчудияти манбаҳои якхела бисёртар чойгиршуда дар як ҳиссаи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Мавчудияти манбаҳои якхела чойгиршуда дар як сегменти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$C)    Мавчудияти манбаҳои гуногун дар қисми поении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Мавчудияти манбаҳои аз чиҳати сохти морфологи гуногун;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манбаҳои навпайдошудаи гуногунҳачми қисман мутаҳидшуда;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160. Шароити пайдошавии сили пошхурда ба ғайр аз 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Бактериемия – дохилшавии МС аз манбаи хуручёфта бо фарогирии протсеси илтихоби дар рагҳои хурди хунгард;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Гиперсенсибилизация капиллярҳо бо баландшавии қобилияти аз худ гузаронии девораҳои капилярҳо;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Вайроншавии микроциркуляцияи хун сабаби зуд аз хун ба бофтаҳо воридшудани МС мегардад;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Баландҳассосии организм;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$E)    Камхунии гипохромӣ;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161. Сили пошхурдаи шушҳо дар марҳилаи зерин мешавад, ба ғайр 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Якумдараҷа ва дуюмдараҷа;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варами;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таҷзия;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оҳаксоршави;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Пурра ҷабидашавӣ;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162.    Ҳасосият ба туберкулин дар бемори сили милиаридошта дар саршавии бемори;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Манфӣ;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Баландҳасосият;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Пастҳасосият;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Ивазшаванда;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Ҳамаи ҷавобҳо нодуруст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163.    Оризаҳои дар бемории сили пошхурдаи зершадид дида мешаванд;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Плеврити экссудативи;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мезентериали;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канори;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гуш сабабаш сили;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164.    Паҳншавии микобактерияи сил ҳангоми намуди миллиарии сили пошхурда оварда мерасонад ба;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сутунмуҳра;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Менингити сили;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гурдаҳо;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канори;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165.    Ба шакли музмини сили пошхурдаи шушҳо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Манбаҳои аз чиҳати сохти морфологиашон гуногун;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Фиброз, пневмосклероз;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$C)    Сурохиҳои андозаашон гуногун;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Ҳачман хурдшавии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166.    Сили пошхурда ташхиси тафрикави гузаронида мешавад бо;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Саркоидози Бек;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Альвеолити баландҳассоси;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Альвеолити фибрози;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Карсиномати милиариоз;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167.    Дар сили пошхурдаи шушҳо ба манбаҳо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 Якшакла;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$B)    Аз чиҳати морфологи гуногун;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Калон;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168. Сурохиҳо дар сили пошхурдаи шушҳо номида мешаванд;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Кашишнок;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Бардуруғ;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$C)    Ёзанда;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 Сикамонанд;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Девора ғафс;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169.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Сироят дар сили пардаҳои нарми мағзи сар паҳн мешавад бештар;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Бо ҷараёни хун ба ҷараёни моеи ҳароммағзӣ;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Тамоси, бо ҷараёни хун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Тамоси, бо чараёни моеи ҳароммағз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гемтогенӣ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лимфагенӣ;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170.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Менингити силӣ бисӣёртар пайдо мешавад;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Дар одамони сироятнаёфта;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Дар беморони сили узвҳои нафаскашӣ;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Дар беморони сили узвҳои дигар;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Дар шахсони бо сил сироятёфта;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Дуруст ҷавобҳои 2, 3, 4;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171.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Манбаи сирояти пайдоиши менингити силӣ мебошад;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Маҷмӯаи ибтидоии силии шуш;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Сили лимфағадудҳои дохилии қафаси сина;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Манбаи Гон;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Дуруст ҷавобҳои 1 и 2;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172.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Таснифи менингити силӣ дар асоси аломатҳои зерин;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Ҳамаи ҷавобҳо дурустанд;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Ҷойгиршавии иллат;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Тағиротҳои морфологӣ;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Таркиби моеи ҳароммағз;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Ҳолати вазнини бемор;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173.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Аз руи аломатҳои клиники шаклҳои менингити сили мешавандба ғайр аз;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Серозӣ;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Базилярӣ;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менингоэнсефалит;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лептопахименингит;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Абстсесси мағзи сар;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174.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Тағиротҳои патоморфологӣ дар менингити силӣ бисёртар аёнанд;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Дар пардаҳои нарми мағзи сар;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Дар устухони косахонаи сар;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Дар пардаҳои ҳароммағз;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Дар бофтаҳои ҳароммағз;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175.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Шаклҳои бисӣёр вомехурдагии менингити силиро номбар кунед;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Сереброспинали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Базилярӣ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Менингоэнсефалит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Сероз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Омехта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176.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Аломатҳои ба менингити сили хос ба ғайр аз;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Тарангшавии мушакҳои паси сар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Аломати Кернига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Аломати Штенберга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Тарангшавии мушакҳои тахтапушт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Аломати Брудзинский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177.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Ҳасоснокии туберкулинӣ бо санҷиши Манту бо 2 ТЕ дар беморони менингити силӣ асосан;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Манфӣ;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Шубҳанок;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Мусбӣ;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Гиперерги;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Сустмусбӣ;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178.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Усули асосии ташхиси сабаби менингити силӣ;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Рентгенографияи органҳои қафаси сина;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Таҳлили моеи ҳароммағз;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Ташхиси туберкулинӣ;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Таҳлили умумӣ ва биохимиявии хун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Муоинаи қаъри чашм;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179.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Дар марҳилаи продромалии менингити силӣ чунин аломатҳо ба ғайр аз;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Ҳароратбаландии фебрилӣ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Дарди сари номунтазам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Беҳолӣ,бемадорӣ,тезмондашавӣ;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Асабоният,вайроншавии хоб,дарди сари номунтазам;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ҳарорати субфебрилӣ;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180.    Барои марҳилаи авҷгирии менингити силӣ хос астанд ба ғайр аз;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$A)    Пурзӯршавии дарди сари доимӣ;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$B)    Қайкунӣ;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 Дарди сари номунтазам;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Аломатҳои менингиалӣ;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Ҳарорати фебрилӣ;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181.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Равиши мененгити сили дар аксарияти беморон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Зершадид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Музмин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$C)   Беаломат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$D)    Такроршаванда;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Ҳамаи ҷавобҳо нодурст;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182.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Усулҳои ҳатмии таҳлили моеи ҳароммагз дар бемории менингити силӣ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Биологи;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Микробиологи;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Гистологи;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Ситологи (Хучайравӣ)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Ҳамаи номбаршуда;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183.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Равиши хоси менингити сили дар кудакони Хурдсол то (3 сола) 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Ноҷурихои кори узвҳои меъдаю рӯда;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Шадид сарзадани бемори;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ҳамаи ҷавобҳо дуруст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Ихтилоҷҳо дар рӯзҳои аввали бемори;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$E)    Ҳамаи ҷавобҳо нодурст;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184.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Характери моеи ҳароммағз дар марҳилаи саршавии менингити сили: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Моеи ношафоф, Рангаш зард, суръати чакидан дар меъёр;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Моеи шаффоф, беранг, доғаш (опалестирует) , қатраҳо тез-тез мечаканд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Моеи ношафоф, ранги сабз, суръати чакидан дар меъёр;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Моеи ношафоф, ранги зард, суръати чакидани қатраҳо тез-тез;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Ҳамаи номбаршуда;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185.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Характери нишондоҳои биохимиявии моеи ҳароммағз дар менингити сили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$A)    Баландшавии миқдори қанд, пастшавии миқдори хлоридҳо, баландшавии сафеда;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$B)    Пастшавии миқдори қанд, , пастшавии хлоридҳо, баландшавии миқдори сафеда ва зиёд шудани ситоз</w:t>
      </w:r>
      <w:r w:rsidRPr="00CC1AD6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$C)    Зиёдшавии қанд, зиёдшавии хлоридҳо зиёдшавии сафеда;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$D)    Пастшавии қанд, пастшавии хлоридҳо, пастшавии сафеда;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$E)    Ҳамаи ҷавобҳо нодурст;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186. </w:t>
      </w:r>
      <w:r w:rsidRPr="006E09A8">
        <w:rPr>
          <w:rFonts w:ascii="Palatino Linotype" w:eastAsia="Times-Bold" w:hAnsi="Palatino Linotype" w:cs="Times New Roman CYR"/>
          <w:bCs/>
          <w:sz w:val="28"/>
          <w:szCs w:val="28"/>
          <w:lang w:val="tg-Cyrl-TJ" w:eastAsia="ru-RU"/>
        </w:rPr>
        <w:t>Дар кадом сегментҳои шуш сили чузъи чойгир мешавад?;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3,4,5,6;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1,2,6;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1,2;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6;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8,9;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187. </w:t>
      </w:r>
      <w:r w:rsidRPr="006E09A8"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  <w:t>Усули асосии дарёфти сили чузъии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профилактики;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ташхиси;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туберкулинодиагностика;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Таҳлили микробиологии балғам;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Рентгенография;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188. </w:t>
      </w:r>
      <w:r w:rsidRPr="006E09A8"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  <w:t>Сили чузъии ташхиси тафрикави гузаронида мешавад бо;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омоси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саркоидоз;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Илтиҳоби чузъии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Диққи нафас;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189.    Дар кадом сегментҳои шуш бисёртар сили чузъи чойгир мешавад?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3,4,5,6;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1,2,6;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6;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8,9;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1,3;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190.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Кадоме аз шаклҳо ба сили чузъи дохил мешавад?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Аввалиндараҷа;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Дуюмдараҷа;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Сахт;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Малоим;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Гирдашакл;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191.    Сили чузъии шуш чунин равиши клиники дорад?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Шадид;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Зершадид;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Беаломат;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Музмин;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авобҳои Б+В;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192.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Усули асосии дарёфти сили чузъии шуш дар калонсолон ҳисобида мешавад;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флюорографияи аҳоли аз гуруҳи хавфнок;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Ташхиси туберкулини;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Таҳлили микробиологи;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Томография;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Чамъоварии таърих;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193.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Сили ҷузъии шуш бо бемориҳои зерин ташхиси тафриқави гузаронидан лозим;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Илтиҳоби чузъии шуш;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Метастазами рака;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Эхинокок;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Ҳамаи дар боло зикршуда;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194.    Сили иртишоҳи дар акси рентгени ба чунин намуд аст, ба ғайр 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то 2 см;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камтар аз 1,5 см ва қисмати беруниаш камшиддат;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на камтар аз 10 см ва манбаҳои пошхурда;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гуногун дар қуллаи шуш бо сояи пароканиш дар марказ;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интенсивии якхела бо қисмати тези беруни;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195.    Аломатҳои хоси сили иртишоҳии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Беморшавии бештари чавонон;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Аз дигар намудҳо дида бисёртар мушоҳида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Намуди илтиҳоби эксудативи хос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Бисёртар тачзияи бофтаҳои шуш мушоҳида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196.    Дар сили иртишоҳи бисёртар мушоҳида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эксудативи;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панири;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фибрози;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манбави;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197.    Чунин намудҳои сили иртишоҳи вучуд дорад, ба гайр 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Бронхолобуляри;</w:t>
      </w:r>
    </w:p>
    <w:p w:rsidR="00B53A0C" w:rsidRPr="006E09A8" w:rsidRDefault="00B53A0C" w:rsidP="006E09A8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Абрмонанд;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Серози;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Перисциссурит;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Даврашакл;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198.    Шакли аз ҳама вазнин ҳисобида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Ковокидор;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Пневмонияи казеози;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Лобит;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Даврашакл;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199.    Яке аз оризаҳои хавфноки сили иртишоҳи ҳисобида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Хунрави аз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Пошхури дар шушҳо;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Пайдошавии таҷзия дар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Плеврити эксудативи;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Пайдошавии пнемосклероз;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200.    Дар ташхиси тафриқави бо варами абрмонанди сили иртишоҳи дохил намешавад;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Омоси маркази;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Актиномикоз;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шадиди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Саркоидоз;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Бемориҳои паразитарии шуш;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201.    Сили иртишоҳи бисёртар дар кадом сегментҳои шуш чойгир мешавад;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$A)    1,2,6;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$B)    3,4,5,6;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$C)    6;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$D)    2,3;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8,9,10;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202.    Усули асосии дарёфти сили иртишоҳии шуш мебошад;</w:t>
      </w:r>
    </w:p>
    <w:p w:rsidR="00B53A0C" w:rsidRPr="006E09A8" w:rsidRDefault="00B53A0C" w:rsidP="006E09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профилактики;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ташхиси;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Ташхиси туберкулинӣ;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Таҳқиқи микробиологии балғам;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sz w:val="28"/>
          <w:szCs w:val="28"/>
          <w:lang w:eastAsia="ru-RU"/>
        </w:rPr>
        <w:t>рентгенография;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203.    Бо намудҳои клиникию рентгенологии сили иртишоҳии шуш дохил мешаванд ба ғайр аз;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$A)   Даврашакл;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Абрмонанд;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Пересциссурит;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Цессурит;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Лобит;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204.    Дар қисмати охири пневмонияи казеози дохил намешавад;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Тамоман ҷабидашави;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Цирроз;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Гузариш ба сили судобанду ковокидор;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Гузариш ба сили ҷузъи;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  Дили шуши;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205.    Думал(Туберкулема) - 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Манбаи ғилофи козеозу - некрозии андозааш зиёда аз 1,5 см;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Массаҳои бофтаҳои пусидаи кабат – қабат чойгирифта;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Васеъшавии решаҳои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Аспергилёмаи гилофакдор андозааш зиёда аз 2 см;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Дунгичаи силии андозааш 1 см;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206.    Чунин шаклҳои морфологии думал вучуд доранд ба ғайр аз;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Якхела;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Якранга;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Қабати;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207.    Шаклҳои қисматй барои пайдоиши думал;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Гуруҳи манбаҳо;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пуршуда;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Хуруҷи такрории процессҳои манбави;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ҷавобҳо 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208.    Равиши Думал;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Авҷгиранда;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Мастаҳкам;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Хомушшаванда;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Ҳамаи чавобҳо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но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209.    Андозаи Думал мешавад;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То 3-х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То 4-х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То 1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То 6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Зиёда аз 2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210.    Ташхиси тафриқавии думали шуш иборат аст ба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Амоси хушсифат;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Алвеолит;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эозинофили;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211.    Табобати Думал;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Химиотерапия;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Ҷароҳи;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Лазеротерапия;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Ультросадои;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212.    Думалҳо мешаванд;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Афзоишёбанда;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Флегмонози;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Бисёр;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Тоқа – тоқа;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авобҳои А + Б;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213.    Ташхиси тафриқавии Думалро бо бемориҳои зерин гузаронидан мумкин аст ба ғайр аз;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Саркоидоз;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Паҳншавии саратон;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Омоси хушсифат;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214.    Ковокихо мешаванд;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чандира,( ёзанда);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Сахтшуда;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Авҷгиранда(шиддатёбанда);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$D)   Ҷавобхои А+Б;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Ҷавобҳо нодуруст аст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215.    Аломатҳои Рентгенологии сили ковокинок инҳо;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ҷузьи манбави;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ҳаррангаи дар мобайнаш таҷзия дошта ва интенсивнокиаш баланд;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ҳалкашакле , ки мобайнаш равшан ва шаффоф аст;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ковокиноке ,ки ҳалкашаклии худро дар хар хел сатҳи (проекциони) дигаргун месозад;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Лонаи бофтаҳои пусидаи казеози некрози ,ки дар гирдаш ғилофаи фибрози ҳачмаш 1,5см дорад;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216.    Андозаи ( ченаки) сили ковокинок;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ченаки ҳархела;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на зиёда аз 2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факат 3см;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то 2 см;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10 см;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217.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Бовариноктарин шакли ташхиси сили ковокинок 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Флюорография;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рентгенографияи ташхиси;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Томография;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ташхиси ультроасадо;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ташхиси радиоизотопи;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218.    Аломатшиносии рентгенологии шакли сили ковокинок;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кулулашакли марзи гирдаш аник;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тунукдевори марзхои даруни ва беруниаш аник;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марзхои даруни ва беруниаш ноаник;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шакли нодурустдошта ва деворахояш гафс;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манбавии сохти таркибаш хархела;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219.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Дар кадом мархилаи равиши бемори онро ба сили ковокинок мансуб намедонанд;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манбави дар мархилаи газакгири;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лифсору- ковокинок;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иртишохии шушхо дар мархилаи тачзия;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Думали сили дар мархилаи тачзия;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ковокиноки шушхо;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220.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Аломатшиносии рентгенологии сили ковокинок;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сояи кулулашакли контураш( хати бефосилааш аник);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Ковокии хати бефосилаи даруни ва беруниаш ноаник;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Сояи таркибаш хархела;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Ковокии кулулашакли деворааяш якхела тунук ва хати бефосилаи даруни ва беруниаш аник;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 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манбахои пошхурда;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221.  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Аломатхои клиникие, ки  бартари доранд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 аломатхои захролуди бисьёртар инкишоф доранд хастанд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мавчнок  гузаштани равиши касали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Аломатхои  норасогии кори дилу- шушхо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Сулфа бо хориҷи микдори ками балғам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Синдроми бронхоспастики – нафастангӣ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222.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Шаклхои сили 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Фақат шакли дуруст дорад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Фақат шакли секунча  аст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Шакли ҳархела дорад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Гирдашакл  ва байзашакл аст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Факат шакли чоркунҷадор аст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223.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Сабабхои  пайдоиши сили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Шиддатёбии шаклхои хархелаи сил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Дер дарёфт намудани сил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Речаи табобатро риоя накардан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Шакли мутобикгаштаи сил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Ҳамаи вариантҳо дурустанд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224. 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Сили ковокинокро ба хамаи беморихои номбаршуда ташхиси тафрикави гузарондан лозим, ба гайр аз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Шакли ковокиноки саратон(омос)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Поликистоз Носури   бисьёр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Варами фасоднок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Сили иртишохи дар мархилаи тачзия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Сили лифсору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225.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Шакли сили  ковокиноки шушро ташхиси тафрикави гузарондан лозим  бахамаи  беморихои номбаршуда ба гайр аз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Саратони –(омоси)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Варами фасоднок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Сили иртишохи дар мархилаи тачзия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Эхинококки шуш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val="tg-Cyrl-TJ" w:eastAsia="ru-RU"/>
        </w:rPr>
        <w:t>ӣ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Васэъшавии  фасодноки   бронххо  (Бронхоэктазхо)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226.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Ба гузариши  шакли  тачзиядори  сил  ба сили ковокинок  ёри мерасонад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Дарёфти аввалаи шакли  вазнини бемори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Беморихои ҳамроҳикунандаи вазнин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Таъсири номатлуби доруҳо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Шакли мутобикгаштаи сил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Хамаи вариантхо дурустанд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227.  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Таркиби бофтахо дар сили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Таркиби секабата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Дукабата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Яккабата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Бисьёркабата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Аз секабат зиёд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228.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Аломатхои асосии рентгенологии шакли сили лифсору- ковокинок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Сояи халкашакли  бефосилаи бо хати фибрози дар гирдаш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Манбахои пошхурда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Пайдоиши  манбахои охаксанги( кальцинатхо)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Пайдоиши  бофтахои лифсори  байни шуш ва шушпарда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      (плевропневмофиброз)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Хамаи дар боло номбаршудагон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229.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Аломатхои клиники сили талаюфи – сиррози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Нафастангии афзуншаванда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Сульфа бо хориҷи балғам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Хароратбаланди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Хушки шудани пуст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ЧавобхоиА+Б</w:t>
      </w:r>
      <w:r w:rsidRPr="006E09A8">
        <w:rPr>
          <w:rFonts w:ascii="Times New Roman" w:eastAsia="Times-Roman" w:hAnsi="Times New Roman" w:cs="Times New Roman CYR"/>
          <w:sz w:val="28"/>
          <w:szCs w:val="28"/>
          <w:lang w:val="tg-Cyrl-TJ" w:eastAsia="ru-RU"/>
        </w:rPr>
        <w:t xml:space="preserve"> дуруст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230.  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Хосиятхои хоси  сили сиррози –талаюфи ба ғайр аз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Вайроншавии функцияхои шуш ва плевра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Гум шудани  мархилаи фаъолнокии равиши сил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Нигох доштани чараени фаъолнокии сили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Мархила ба мархила  (давра) микробхоричкуни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Бисёрии хавоноки дар  чои  осебнадидаи шуш</w:t>
      </w:r>
      <w:r w:rsidRPr="006E09A8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231.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Аломати асосии рентгенологии  сиррози шуш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Хурд шудани хачми шуш, зиёдшави ва вайроншавии накши шуш,   гумшудани хавоноки- пучшавви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Бисёрии хавоноки дар  чои  осебнадидаи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Шаклдигаркунии бронххо судабанди , васешави,  борикшави  онхо;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Шаклдигаркунии  ва бетартибии таркиби решахо, кашиши  органхои     </w:t>
      </w:r>
      <w:r w:rsidRPr="006E09A8">
        <w:rPr>
          <w:rFonts w:ascii="Times New Roman" w:eastAsia="Times-Roman" w:hAnsi="Times New Roman" w:cs="Times New Roman CYR"/>
          <w:sz w:val="28"/>
          <w:szCs w:val="28"/>
          <w:lang w:eastAsia="ru-RU"/>
        </w:rPr>
        <w:t>м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иендевора ба тарафи осебдида;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Хамаи вариантхо дурустанд;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232.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Оризахои асосии сили ковокинок: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Хунпарто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ӣ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Амилоидози органхои даруни;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Пневматоракси нохости;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Норасогии  кори дилу шуш;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>$E)  Носури бронхо таракал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ї</w:t>
      </w:r>
      <w:r>
        <w:rPr>
          <w:rFonts w:ascii="Times New Roman" w:hAnsi="Times New Roman" w:cs="Times New Roman CYR"/>
          <w:sz w:val="28"/>
          <w:szCs w:val="28"/>
          <w:lang w:val="en-US" w:eastAsia="ru-RU"/>
        </w:rPr>
        <w:t>;</w:t>
      </w:r>
      <w:r w:rsidRPr="006E09A8">
        <w:rPr>
          <w:rFonts w:ascii="Palatino Linotype" w:hAnsi="Palatino Linotype" w:cs="Times New Roman CYR"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233.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Таснифи  сили сиррози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Шакли хурди сили сиррози  бо камаломати;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Шакли хурд ваё шакли пахнгаштаи сили сиррозии тез авчгиранда;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Сили сиррозии шуш    бо васеъшавии бронххо( бронхоэктаз), хунтуфкуни       ва хунпартои;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Сили сиррозии шуш бо твшаккульёбии дили шуши ва норасогии кори нафасу дил;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$E)  Хамаи вариантхо дуруст;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234.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хусусиятҳои морфологии плеврит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: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Газакгирии пардаҳои шуши, ки дар ба такшинишавии фибрини ё чамъшавии моеъ оварда мерасонад;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Часпиши қабатҳои пардаҳо;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Чамъшавии моеъ дар ковокии пардаҳои шуши;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Чамъшавии моеъ дар ковокии шикам;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$E)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Чамъшавии моеъ дар ковокии дил;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rPr>
          <w:sz w:val="28"/>
          <w:szCs w:val="28"/>
        </w:rPr>
      </w:pPr>
    </w:p>
    <w:p w:rsidR="00B53A0C" w:rsidRPr="006E09A8" w:rsidRDefault="00B53A0C" w:rsidP="006E09A8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235.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Нишонаҳои аускултативии плеврити зардобдор</w:t>
      </w:r>
    </w:p>
    <w:p w:rsidR="00B53A0C" w:rsidRPr="006E09A8" w:rsidRDefault="00B53A0C" w:rsidP="006E09A8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Хиросҳои хушк;</w:t>
      </w:r>
    </w:p>
    <w:p w:rsidR="00B53A0C" w:rsidRPr="006E09A8" w:rsidRDefault="00B53A0C" w:rsidP="006E09A8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Хиросҳои намнок;</w:t>
      </w:r>
    </w:p>
    <w:p w:rsidR="00B53A0C" w:rsidRPr="006E09A8" w:rsidRDefault="00B53A0C" w:rsidP="006E09A8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Нафас шунида намешавад;</w:t>
      </w:r>
    </w:p>
    <w:p w:rsidR="00B53A0C" w:rsidRPr="006E09A8" w:rsidRDefault="00B53A0C" w:rsidP="006E09A8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Соиши пардаҳои шуш;</w:t>
      </w:r>
    </w:p>
    <w:p w:rsidR="00B53A0C" w:rsidRPr="006E09A8" w:rsidRDefault="00B53A0C" w:rsidP="006E09A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Хиросҳои бисёри ҳархела;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>236.  Н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ишондодҳои сабаби силии плеврит: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Муоинаи Рентгенологи;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Муоинаи кампютери томографии;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Муоинаи Клиники;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Зиёдшавии лимфоцитҳо дар моеъ;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Зиёдшавии  нейтрофилҳо дар моеъ;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237.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Манбаи плеврит сабаб шуда метавонад процесс дар: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Шушҳо;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Диёндевора;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Диафрагма;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Норасои дилу – рагҳои хунгард;</w:t>
      </w:r>
    </w:p>
    <w:p w:rsidR="00B53A0C" w:rsidRPr="006E09A8" w:rsidRDefault="00B53A0C" w:rsidP="006E09A8">
      <w:pPr>
        <w:spacing w:after="0" w:line="240" w:lineRule="auto"/>
        <w:ind w:right="105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амаи номбар шудагиҳо;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238.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Аз руи хосияти моеъи  экссудат плевритҳо мешаванд: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Фасодӣ;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Хунзод;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Серози-фибрини;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Холестеринӣ;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Хилези(Лимфави);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239.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Сили мултирезистенти ин: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Устувор ба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HZ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Устувор ба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ZSE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Устувор ба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RS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Устувор ба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HRZES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Устувор ба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HR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240.  </w:t>
      </w:r>
      <w:r w:rsidRPr="006E09A8">
        <w:rPr>
          <w:rFonts w:ascii="Times New Roman" w:hAnsi="Times New Roman"/>
          <w:sz w:val="28"/>
          <w:szCs w:val="28"/>
        </w:rPr>
        <w:t xml:space="preserve">Аз ҳама зиёдтар сили сироятнок ин  бемороне ки: 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МС мусби ҳангоми кишт;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Кўдакони бемори сил;                                    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МС мусби ҳангоми микроскопия;                                      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Бо натиҷаи гиперергии  санҷиши Манту;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Бо натиҷаи гиперергии  санҷиши Диаскинтест;      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 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241. 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Барои чи табобати зери назорати гузаронида мешавад?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Бемор истеъмоли доруро фаромўш мекунад;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Барои нигоҳ доштани концентрацияи  доруҳо  дар хун то ин ки СШМ ривоҷ наёбад;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Тавсияи ТУТ;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Барои назорати таъсири номатлуби доруҳо;</w:t>
      </w:r>
    </w:p>
    <w:p w:rsidR="00B53A0C" w:rsidRPr="006E09A8" w:rsidRDefault="00B53A0C" w:rsidP="006E09A8">
      <w:pPr>
        <w:tabs>
          <w:tab w:val="num" w:pos="567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Бемор наҳамаи доруҳоро истеъмол мекунад 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242.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Рафтори бемор бояд чигуна бошад то ин ки атрофиен сироят наебанд?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/>
          <w:sz w:val="28"/>
          <w:szCs w:val="28"/>
          <w:lang w:eastAsia="ru-RU"/>
        </w:rPr>
        <w:t>Ба беморхона ҷой кардан лозим;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/>
          <w:sz w:val="28"/>
          <w:szCs w:val="28"/>
          <w:lang w:eastAsia="ru-RU"/>
        </w:rPr>
        <w:t>Табобатро сари вақт сар кардан лозим;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/>
          <w:sz w:val="28"/>
          <w:szCs w:val="28"/>
          <w:lang w:eastAsia="ru-RU"/>
        </w:rPr>
        <w:t>Ниқоб пўшад;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/>
          <w:sz w:val="28"/>
          <w:szCs w:val="28"/>
          <w:lang w:eastAsia="ru-RU"/>
        </w:rPr>
        <w:t>Қоидаи сулфиданро риоя кунад;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/>
          <w:sz w:val="28"/>
          <w:szCs w:val="28"/>
          <w:lang w:eastAsia="ru-RU"/>
        </w:rPr>
        <w:t>Ҳамаи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243.  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Воқеоти СШМ  ин: 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/>
          <w:sz w:val="28"/>
          <w:szCs w:val="28"/>
          <w:lang w:eastAsia="ru-RU"/>
        </w:rPr>
        <w:t>Воқеоти СШМ ин аз тарафи  таҳлилгоҳ тасдиқ шудани  устувории микробҳои сил ақалан ба изониазид ва  рифампицин;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/>
          <w:sz w:val="28"/>
          <w:szCs w:val="28"/>
          <w:lang w:eastAsia="ru-RU"/>
        </w:rPr>
        <w:t>Воқеоти сил ки  аз тарафи  таҳлилгоҳ тасдиқ шудааст устувории микробҳои сил ба доруҳои қатори аввал  ва дуюм;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Воқеоти сил ки натиxаи  се санxиши балғам мусбӣ аст; 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/>
          <w:sz w:val="28"/>
          <w:szCs w:val="28"/>
          <w:lang w:eastAsia="ru-RU"/>
        </w:rPr>
        <w:t>Воқеоти СШМ ин аз тарафи  таҳлилгоҳ тасдиқ шудани  устувории микробҳои сил  ба стрептомицин ва этамбутол;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/>
          <w:sz w:val="28"/>
          <w:szCs w:val="28"/>
          <w:lang w:eastAsia="ru-RU"/>
        </w:rPr>
        <w:t>Воқеоти СШМ ин аз тарафи  таҳлилгоҳ тасдиқ шудани  устувории микробҳои сил  ба капреомицин ва моксифлоксацин;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244.   </w:t>
      </w:r>
      <w:r w:rsidRPr="006E09A8">
        <w:rPr>
          <w:rFonts w:ascii="Times New Roman" w:hAnsi="Times New Roman"/>
          <w:sz w:val="28"/>
          <w:szCs w:val="28"/>
          <w:lang w:eastAsia="ru-RU"/>
        </w:rPr>
        <w:t>Фазаи шиддатноки табобати беморони  СШМ давом мекунад: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/>
          <w:sz w:val="28"/>
          <w:szCs w:val="28"/>
          <w:lang w:eastAsia="ru-RU"/>
        </w:rPr>
        <w:t>9 моҳ;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/>
          <w:sz w:val="28"/>
          <w:szCs w:val="28"/>
          <w:lang w:eastAsia="ru-RU"/>
        </w:rPr>
        <w:t>То гирифтани дуто ҷавоби манфии паси ҳами санҷиши балғам;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20 моҳ;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/>
          <w:sz w:val="28"/>
          <w:szCs w:val="28"/>
          <w:lang w:eastAsia="ru-RU"/>
        </w:rPr>
        <w:t>На кам аз 18 моҳ;</w:t>
      </w:r>
    </w:p>
    <w:p w:rsidR="00B53A0C" w:rsidRPr="006E09A8" w:rsidRDefault="00B53A0C" w:rsidP="006E09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/>
          <w:sz w:val="28"/>
          <w:szCs w:val="28"/>
          <w:lang w:eastAsia="ru-RU"/>
        </w:rPr>
        <w:t>6-7 мо</w:t>
      </w:r>
      <w:r w:rsidRPr="006E09A8">
        <w:rPr>
          <w:rFonts w:ascii="Times New Roman Tj" w:hAnsi="Times New Roman Tj"/>
          <w:sz w:val="28"/>
          <w:szCs w:val="28"/>
          <w:lang w:eastAsia="ru-RU"/>
        </w:rPr>
        <w:t>њ</w:t>
      </w:r>
      <w:r w:rsidRPr="006E09A8">
        <w:rPr>
          <w:rFonts w:ascii="Times New Roman" w:hAnsi="Times New Roman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245.  </w:t>
      </w:r>
      <w:r w:rsidRPr="006E09A8">
        <w:rPr>
          <w:rFonts w:ascii="Times New Roman" w:hAnsi="Times New Roman"/>
          <w:sz w:val="28"/>
          <w:szCs w:val="28"/>
          <w:lang w:eastAsia="ru-RU"/>
        </w:rPr>
        <w:t>Давраи табобати ерирасон: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/>
          <w:sz w:val="28"/>
          <w:szCs w:val="28"/>
          <w:lang w:eastAsia="ru-RU"/>
        </w:rPr>
        <w:t>Ҳар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/>
          <w:sz w:val="28"/>
          <w:szCs w:val="28"/>
          <w:lang w:eastAsia="ru-RU"/>
        </w:rPr>
        <w:t>Ҳар се моҳа;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Ҳар шаш моҳа;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/>
          <w:sz w:val="28"/>
          <w:szCs w:val="28"/>
          <w:lang w:eastAsia="ru-RU"/>
        </w:rPr>
        <w:t>Вобаста аз шикоят ва ҳолати бемор;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/>
          <w:sz w:val="28"/>
          <w:szCs w:val="28"/>
          <w:lang w:eastAsia="ru-RU"/>
        </w:rPr>
        <w:t>Дар як сол як маротиба;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246.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Барои чи доруҳои зиддисилиро барои бемории ғайрисили истифода бурдан мумкин нест?.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Онхо натиҷабахш нестанд;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Ба шакли мутобиқшудаи бемории сил оварда мерасонанд;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Заҳрноканд;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Қимат астанд;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Табобат кашол меёбад;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247.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Кадом аз доруҳои номбаршуда ба доруҳои қатори 1 дохил намешавад?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Канамицин;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Стрептомицин;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Изониазид;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Пиразинамид;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Этамбутол;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248.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Ба доруҳои қатори  1 дохил мешаванд: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Изониазид;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Канамицин;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Каприомицин;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Моксифлоксацин;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Протионамид;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249.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Кадом аз шаклҳои номбаршуда  ба шаклҳои бемории  сил бо Дурнамои ДОТС дохил намешаванд. 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Воқеоти нав;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Тамосбудагон;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Ретсидив;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Шаклимутоби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ќ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гашта;</w:t>
      </w:r>
    </w:p>
    <w:p w:rsidR="00B53A0C" w:rsidRPr="006E09A8" w:rsidRDefault="00B53A0C" w:rsidP="006E09A8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Гузаронида шуд;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250.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Кадом беморон ба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реҷаи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II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дохил мешаванд?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Баъди танафус;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Оқибати бебарор;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</w:t>
      </w:r>
      <w:r w:rsidRPr="006E09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Ретсидив;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Бориаввал дарёфтшуда;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У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стувории микобактерияи сил ба 2 доруи асоси изониазид ва риффампицин;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251.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Кадом аз доруҳои номбаршуда ба доруҳои қатори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1 дохил мешаванд.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Изониазид;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Рифампицин;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Этамбутол;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Стрептомицин;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Ҳама дар боло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252.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Қарори  табобати амбулатории бемори микробхориҷкунанда  ба кадом асос қабул мекунанд: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олати қаноатбахши бемор;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олати қаноатбахши бемор;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Шароити фароҳам доштани табобати зери назорат;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Шароити фароҳам овардани барои пеши роҳи паҳншавии сироятро гирифтан; 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ама дар боло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253.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Табобати бемории сил бояд бошад: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Саривақт;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Дурудароз;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То ба пурра шифоёби;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Комплекси;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Ҳ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ама дар боло номбаршуда;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254.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ДОТС чист?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Табобати ҷарроҳи;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Табобати бо танафус;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Табобати зери назорат;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беморони сил дар беморхона;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Табобати беморони патологияи шуши дар беморхона;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255.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Дар фазаи шиддатноки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реҷаи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I  бемор чандто дору мегирад?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Дуто;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Чор;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Панҷ;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Як;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Панҷ,якто аз онхо;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256.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Дар марҳилаи шиддатноки табобат , ба чи ноил мешавем.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Конверсияи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Камшавии аломатҳои заҳролудшави;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Сихатшавии клиники;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Пешгирии такроршавии бемори;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Пешгирии табобати бебарор;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257.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Дар фазаи ёрирасони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 реҷаи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I бемор чандто дору қабул мекунад??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3 дору;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1 дору;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4 дору;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2 дору;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Фарқ надорад;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258.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Давомнокии табобат дар фазаи ёрирасони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реҷаи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I?</w:t>
      </w:r>
    </w:p>
    <w:p w:rsidR="00B53A0C" w:rsidRPr="00CC1AD6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4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7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9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</w:t>
      </w:r>
      <w:r w:rsidRPr="006E09A8">
        <w:rPr>
          <w:rFonts w:ascii="Times New Roman Tj" w:hAnsi="Times New Roman Tj" w:cs="Times New Roman CYR"/>
          <w:bCs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$D)  2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Бо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ихтиёри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духтур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259. 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Дар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фазаи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шиддатноки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 реҷаи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II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бемор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чандто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дору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қабул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мекунад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?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Дуто;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Чорто;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Панҷ;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Як;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Панч, якто аз  онҳо сўзандору;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260.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Давомнокии табобат дар фазаи ёрирасони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 реҷаи II?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4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9 мо</w:t>
      </w:r>
      <w:r w:rsidRPr="006E09A8">
        <w:rPr>
          <w:rFonts w:ascii="Times New Roman Tj" w:hAnsi="Times New Roman Tj" w:cs="Times New Roman CYR"/>
          <w:bCs/>
          <w:sz w:val="28"/>
          <w:szCs w:val="28"/>
          <w:lang w:val="tg-Cyrl-TJ" w:eastAsia="ru-RU"/>
        </w:rPr>
        <w:t>њ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12  моҳ баъди тоза шудани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$E)  Бо ихтиёри духтур;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261.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Кадом беморон бо реҷаиI  табобат мегиранд?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ҳ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ар як бемори аввалин бор дарёфтшуда;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ҳ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МС+;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ҳ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МС-;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Бемори аввалин дарёфтшудаи бо шакли хурди микробхориҷнакунанда;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$E)  Беморони сили ғайришуши;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262.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Давомнокии фазаи шиддатноки табобати беморон бо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реҷаи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I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2-3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ҷавоб А+Б;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Бо ихтиёри духтур;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263.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Давомнокии фазаи шиддатноки табобати беморон бо реҷаиI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2-3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ҷавоб А+Б;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Бо ихтиёри духтур;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264.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Давомнокии фазаи ёрирасони табобати беморон бо реҷаиI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4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$D)  1 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$E)  Бо ихтиёри духтур;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265.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Кадом беморонро бо категорияи 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II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табобат мекунанд?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Ҳар як бемори аввалин бор дарёфтшудаи сил;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ҳ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ШМС;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Бемори аввалин дарёфтшудаи сил бо шакли хурди микробхориҷнакунанда;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Ҳ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музмини сил;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Беморони ғайришушии сили;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266.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Давомнокии фазаи шиддатноки табобати беморон бо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реҷаи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II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$A)  6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$B)  7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 xml:space="preserve">$C)  10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моҳ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То манфи шудани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Бо ихтиёри духтур;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267.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Давомнокии фазаи ёрирасони табобати беморон бо </w:t>
      </w:r>
      <w:r w:rsidRPr="006E09A8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реҷаи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II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4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 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12    моҳ баъди тоза шудани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18   моҳ баъди тоза шудани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10    моҳ;</w:t>
      </w:r>
    </w:p>
    <w:p w:rsidR="00B53A0C" w:rsidRPr="00CC1AD6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Бо ихтиёри духтур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268.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Усули  назорати  лаборатории  натиҷабахшии табобат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Санҷиши балғам дар охири фазаи шиддатноки табобат;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Санҷиши балғам ҳар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Таҳқики киштии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Санҷиши балғам ҳар квартал;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Санҷиши балғам дар охири табобат;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269.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Аломати номатлуби доруҳоро чих ел бояд назорат кард?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Дар аввали табобат;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Ҳар моҳ  такрор кардани муоина;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Гузаронидани назорати ҳаррузаи  қабули дору дар  давоми тамоми табобат;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Дар охири табобат;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Гузаронидани назорат ҳар як квартал;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270.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Зуҳуроти иловагӣ чӣ тавр муоина карда мешаванд?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ab/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Ҳар моҳ таҳқиқотро такрор кардан;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Ҳар моҳи табобат таҳқиқотро такрор кардан;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Дар давоми тамоми курси табобат ҳарруза муоинаро давом додан лозим аст;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Ҳангоми тамом кардани табобат;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Муоина ҳар семоҳа гузаронида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      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271.  </w:t>
      </w:r>
      <w:r w:rsidRPr="006E09A8">
        <w:rPr>
          <w:rFonts w:ascii="Times New Roman" w:hAnsi="Times New Roman"/>
          <w:sz w:val="28"/>
          <w:szCs w:val="28"/>
        </w:rPr>
        <w:t>Корҳои аввалини Шумо ҳангоми аксуламали анафилактикӣ: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Доруи антигистаминӣ д/в;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Адреналин зерипўстӣ;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Преднизалон д/в;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Димедрол д/в;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Маҳлули гемодез д/в;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272.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Фазаи дастгирикунандаи табобати беморони гирифтори ТБ  тибқи стратегияи ДОТС гузаронида мешавад?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Дар  диспансери зиддисилӣ;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Дар статсионар;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Дар ҳама муассисаҳои табобатӣ;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Дар шароити  амбулаторӣ зери назорати корманди тиббӣ;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Дар санатория;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273.  </w:t>
      </w:r>
      <w:r w:rsidRPr="006E09A8">
        <w:rPr>
          <w:rFonts w:ascii="Times New Roman" w:hAnsi="Times New Roman"/>
          <w:sz w:val="28"/>
          <w:szCs w:val="28"/>
        </w:rPr>
        <w:t>Агар муштарӣ (патсиент) ҳангоми табобат доруҳоро мунтазам истеъмол накунад, чӣ ҳодиса рух медиҳад?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Табобат ба анҷом расонида намешавад;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Шакли ба доруҳо устувори  ТБ пайдо мешавад;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Патсиент мемирад;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Конверсияи андуда 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Худшифобахшӣ сар мешавад;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274.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Шакли  регистратсионии TБ 05 чист?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Журнали сабти ҳодисаҳоиТБ;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Картаи тиббии табобат;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Роҳхат барои муоинаи балғам;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Ҳисобот оид ба ошкор кардани ҳолатҳои   ТБ;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Ҳисоботи солона;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275.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Ҳангоми фазаи дастгирикунандаро гирифтан чӣ ҳосил мешавад?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Конверсия;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Муътадилшаввии таҳлиҳо;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Нест шудани симптомҳо;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Шифоёби ва бе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будии саломатии бемор;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Пешгирӣ кардани такроршавӣ (ретсидив);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276.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Табобати беморони гирифтори сил  тибқи ДОТС аз чӣ вобаста аст?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Аз замон ва вазнинии беморӣ;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Аз категорияҳо;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Аз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олати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ќ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аноатбудани а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воли бемор;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Аз шиддатнокии   бактерияҷудокунӣ;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Аз ориза;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277.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Пиридоксин барои бемороне тавсия карда шавад, ки ин доруро қабул мекунанд: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Этамбутол;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Стрептомитсин;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Изониазид;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D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)  Пиразинамид;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Рифампитсин;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278.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Кадом дору бештар гепатитро ба вуҷуд меорад?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ПАСК;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Этамбутол;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$C)  Канамитсин;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D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)  Рифампитсин;</w:t>
      </w:r>
    </w:p>
    <w:p w:rsidR="00B53A0C" w:rsidRPr="006E09A8" w:rsidRDefault="00B53A0C" w:rsidP="006E09A8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$E)  Амикатсин;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279.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Табобати сил бояд ин тавр бошад: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Саривақтӣ;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Давомнок;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Комплексӣ;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Бефолсила;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Ҳамаи номбаршудаҳо;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280. 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Мақсади табобати сил: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Кандани занҷири интиқоли сироят ва аз ҷиҳати  эпидемиологӣ бехатар сохтани атрофиён;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Пешгирии марг;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Пешгирии такроршавӣ;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$D)  Табобати бемор;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Ҳамаи номбаршудаҳо;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281.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Кадом доруи номбаршуда таъсири бактериосидӣ дорад?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Этамбутол;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Изониазид;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Стрептомитсин;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$D)  Ҷавобҳои 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B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+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E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Рифампитсин;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282.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Кадом дору дарди буғумҳоро ба вуҷуд меорад?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Этамбутол;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Изониазид;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Рифампитсин;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D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)  Стрептомитсин;</w:t>
      </w:r>
    </w:p>
    <w:p w:rsidR="00B53A0C" w:rsidRPr="00CC1AD6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Пиразинамид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283.  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Кадом дору бештар таъсири ототоксикӣ дорад?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$A)  Изониазид;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$B)  Рифампитсин;</w:t>
      </w:r>
    </w:p>
    <w:p w:rsidR="00B53A0C" w:rsidRPr="006E09A8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$C)  Этамбутол;</w:t>
      </w:r>
    </w:p>
    <w:p w:rsidR="00B53A0C" w:rsidRPr="00CC1AD6" w:rsidRDefault="00B53A0C" w:rsidP="006E09A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D</w:t>
      </w: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)  Стрептомитсин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bCs/>
          <w:sz w:val="28"/>
          <w:szCs w:val="28"/>
          <w:lang w:eastAsia="ru-RU"/>
        </w:rPr>
        <w:t>$E)  Пиразинамид;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284.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Доруеро,  номбар кунед, ки аз мембранаҳои физиологи мегузарад , монеаи гемматоэнсефалики мегузарад.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Стрептомицин;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Изониазид;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Этамбутол;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Пиразинамид;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Рифампицин;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285.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Кадом дору фаъолнокии худро дар туршии казеози нигоҳ медорад?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Изониазид;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Стрептомицин;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Пиразинамид;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Протионамид;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Канамицин;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</w:t>
      </w: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286.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Ба гуруҳи асоси дохил мешаванд, ба ғайр аз: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Протионамид;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Стрептомицин;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Изониазид;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Этамбутол;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Рифампицин;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287.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Кадом доруҳо ба микробҳои дохили ҳуҷайра буда таъсир мерасонад?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>$A)  Изониазид, рифампицин;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>$B)  Рифампицин, стрептомицин;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>$C)  Изониазид, стрептомицин;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>$D)  Пиразинамид, стрептомицин;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>$E)  Этамбутол, стрептомицин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и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288.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Муддати бистари кунонии статсионарии бемор муайян мекунад: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$A)  Марҳилаи бемории сил ва оризаҳои он;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Бемориҳои ҳамрадиф;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Суръати пайдоиши  беҳбудии рентгенологи ва ва қатъ шудани микробхориҷкуни;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Хуб қабул кардани доруҳо;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Ҳамаи номбаршудаҳо;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289.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Мақсади табобати патогенетинекии бемории сил: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Баланд бардоштани муқовимати организм;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Баланд бардоштани контсентратсияи доруҳо дар ҷои манбаи сирояти организм;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Боз доштани инкишофи бофтаҳои фиброзию талаюфи;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Кам ё зиёд кардани илтиҳоби газак;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Ҳамаи номбаршудаҳо;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290.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Ба методҳои коллапсотерапия дохил мешаванд: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Торакоскопия, пневмоперитонеум;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Пневмоперитонеум,(ба ковокии шикам гузаронидани ҳаво) пневмоторакси сунъи;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Резексия шуш, пневмоторакси сунъи ( ба даруни шуш парда гузаронидани ҳаво);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Бронхоскопия, пневмоторакси сунъи;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Медиастеноскопия, пневмоторакси сунъи;</w:t>
      </w:r>
    </w:p>
    <w:p w:rsidR="00B53A0C" w:rsidRPr="006E09A8" w:rsidRDefault="00B53A0C" w:rsidP="006E09A8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</w:t>
      </w: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291.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Табобати ҷарроҳии сил аз руи нақша: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Пеш табобат нагирифта;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Баъди 2-4 моҳи химиотерапия;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Баъди 2-4 моҳи химиотерапия пеш аз ҷарроҳи ва баъд аз ҷарроҳи;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Баъди 9-12 моҳи химиотерапия пеш аз ҷарроҳи ва баъд аз он химиотерапия;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Баъди 6-9 моҳи химиотерапия пеш аз ҷарроҳи ва баъд аз он химиотерапия;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292.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Кадом намуди ҷарроҳи табобати сил дар клиникаи ҳозира замона гузаронида мешавад?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Ҳамаи ҷавобҳо дуруст;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Лобэктомия;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резекцияи сегментарии шуш;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Пульмонэктомия;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Плеврэктомия;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293.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Ба кадом намуди сил табобати ҷарроҳи лозим?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Туберкулома – Думмал;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Сили ҷузъи;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Сили милиари;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Сили Л\Ғадудҳои дохили қафаси сина;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$E)  Маҷмааи ибтидоии сили;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294.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Тағиротҳои  Боқимонда пас аз гузаронидани сил: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Кальцинаты и фиброз;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 xml:space="preserve">$B)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Дили музмини шуши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Норасогии нафас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Носурҳо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Амилоидози органҳои даруни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295.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Ҷарроҳи бо нишондодҳои таъҷили: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$A)  Хунравии бисёр аз шуш;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$B)  Пневматоракси нохостии шиддатнок;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$C)  Пневманияи казеози;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$D)  Думмали сили;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 xml:space="preserve">$E)  Ҷавоби дуруст 1 ва 2;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296.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Бактероскопияи балғами беморони бо ВНМО сироятнокшуда кай гузаронида мешавад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$A)  Ҳангоми муроҷиат намудан ба табиб бо аломатҳои шубҳаноки БС;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$B)  Ҳангоми ҳар ташрифот ба назди табиб 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$C)  Ҳангоми муқаррар намудани вазъи ВНМО-мусбат;  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Ҳар як 3 моҳ;</w:t>
      </w:r>
    </w:p>
    <w:p w:rsidR="00B53A0C" w:rsidRPr="006E09A8" w:rsidRDefault="00B53A0C" w:rsidP="006E09A8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Фақат ҳангоми аз 350 ҳуҷайра камшавии 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CD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4;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297.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Бори аввал  таъсири босамари маводҳои дорувориро бар зиди МС ба даст овардааст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: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A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)  Р.  Кох;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B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)  К.  Форланин;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C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)  А.  Рубел;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$D)  С.  Ваксман;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$E)  Ф.  Мендел; 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298.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Агар оризаҳои эмгузаронии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БЦЖ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 муайян карда шавад, тактикаи педиатрро нишон диҳед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: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 xml:space="preserve">$A)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Табобати оризаҳо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Фавран ба назди 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љ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арро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и кудакона равон намудан;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 xml:space="preserve">$C)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Фавран барои машварат ба фтизиопедиатр равон намудан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дархости тиббӣ аз дигар эмгузарониҳои профилактикӣ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br/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Ҷавоби дуруст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2,3;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</w:t>
      </w:r>
      <w:r w:rsidRPr="006E09A8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299.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Ҳангоми сили манбави аксар вақт илати сегментҳои зерин дида мешавад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: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$A)  IV—V сегмент;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$B)  VI—VII сегмент; </w:t>
      </w:r>
    </w:p>
    <w:p w:rsidR="00B53A0C" w:rsidRPr="00BF06F2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val="en-US" w:eastAsia="ru-RU"/>
        </w:rPr>
      </w:pP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>$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C</w:t>
      </w: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) 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I</w:t>
      </w: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>—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II</w:t>
      </w: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,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>VI</w:t>
      </w: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сегментҳо</w:t>
      </w:r>
      <w:r w:rsidRPr="00BF06F2">
        <w:rPr>
          <w:rFonts w:ascii="Times New Roman" w:hAnsi="Times New Roman" w:cs="Times New Roman CYR"/>
          <w:sz w:val="28"/>
          <w:szCs w:val="28"/>
          <w:lang w:val="en-US" w:eastAsia="ru-RU"/>
        </w:rPr>
        <w:t>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$D)  X-IX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сегмент</w:t>
      </w:r>
      <w:r w:rsidRPr="006E09A8"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о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val="en-US"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сегмент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ҳои асосӣ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; </w:t>
      </w:r>
    </w:p>
    <w:p w:rsidR="00B53A0C" w:rsidRPr="006E09A8" w:rsidRDefault="00B53A0C" w:rsidP="006E09A8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6E09A8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  </w:t>
      </w:r>
    </w:p>
    <w:p w:rsidR="00B53A0C" w:rsidRPr="00BF06F2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BF06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@300.  </w:t>
      </w:r>
      <w:r w:rsidRPr="006E09A8">
        <w:rPr>
          <w:rFonts w:ascii="Times New Roman" w:hAnsi="Times New Roman" w:cs="Times New Roman CYR"/>
          <w:sz w:val="28"/>
          <w:szCs w:val="28"/>
          <w:lang w:val="tg-Cyrl-TJ" w:eastAsia="ru-RU"/>
        </w:rPr>
        <w:t>Манъбаи тозаи силро меноманд, манбаи</w:t>
      </w:r>
      <w:r w:rsidRPr="00BF06F2">
        <w:rPr>
          <w:rFonts w:ascii="Times New Roman" w:hAnsi="Times New Roman" w:cs="Times New Roman CYR"/>
          <w:sz w:val="28"/>
          <w:szCs w:val="28"/>
          <w:lang w:eastAsia="ru-RU"/>
        </w:rPr>
        <w:t xml:space="preserve">: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BF06F2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$A)  Ранке;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$B)  Симон; 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$C)  Гон;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$D)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>Абрикосов;</w:t>
      </w:r>
    </w:p>
    <w:p w:rsidR="00B53A0C" w:rsidRPr="006E09A8" w:rsidRDefault="00B53A0C" w:rsidP="006E09A8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6E09A8">
        <w:rPr>
          <w:rFonts w:ascii="Times New Roman" w:hAnsi="Times New Roman" w:cs="Times New Roman CYR"/>
          <w:sz w:val="28"/>
          <w:szCs w:val="28"/>
          <w:lang w:val="en-US" w:eastAsia="ru-RU"/>
        </w:rPr>
        <w:t xml:space="preserve">$E)  </w:t>
      </w:r>
      <w:r w:rsidRPr="006E09A8">
        <w:rPr>
          <w:rFonts w:ascii="Times New Roman" w:hAnsi="Times New Roman" w:cs="Times New Roman CYR"/>
          <w:sz w:val="28"/>
          <w:szCs w:val="28"/>
          <w:lang w:eastAsia="ru-RU"/>
        </w:rPr>
        <w:t xml:space="preserve">Ашоффа—Пуля; </w:t>
      </w:r>
    </w:p>
    <w:sectPr w:rsidR="00B53A0C" w:rsidRPr="006E09A8" w:rsidSect="00760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E85"/>
    <w:rsid w:val="00040665"/>
    <w:rsid w:val="000D4411"/>
    <w:rsid w:val="000F0B63"/>
    <w:rsid w:val="00101A9B"/>
    <w:rsid w:val="00135925"/>
    <w:rsid w:val="00156832"/>
    <w:rsid w:val="001D154B"/>
    <w:rsid w:val="001F08BA"/>
    <w:rsid w:val="002171B6"/>
    <w:rsid w:val="002263DF"/>
    <w:rsid w:val="00264F1F"/>
    <w:rsid w:val="00322BF6"/>
    <w:rsid w:val="00364D5C"/>
    <w:rsid w:val="00397333"/>
    <w:rsid w:val="003B1FE1"/>
    <w:rsid w:val="003B5DC5"/>
    <w:rsid w:val="003C2F25"/>
    <w:rsid w:val="003D4193"/>
    <w:rsid w:val="00497515"/>
    <w:rsid w:val="004D2C62"/>
    <w:rsid w:val="00527A46"/>
    <w:rsid w:val="00535E26"/>
    <w:rsid w:val="005B3ECF"/>
    <w:rsid w:val="00623324"/>
    <w:rsid w:val="00634BA8"/>
    <w:rsid w:val="00697015"/>
    <w:rsid w:val="006E09A8"/>
    <w:rsid w:val="006F6D9A"/>
    <w:rsid w:val="0073039D"/>
    <w:rsid w:val="00745AAE"/>
    <w:rsid w:val="007600C9"/>
    <w:rsid w:val="00766DF9"/>
    <w:rsid w:val="00777363"/>
    <w:rsid w:val="007C352D"/>
    <w:rsid w:val="007E3B98"/>
    <w:rsid w:val="007F2B34"/>
    <w:rsid w:val="00804313"/>
    <w:rsid w:val="00845B9F"/>
    <w:rsid w:val="008F5126"/>
    <w:rsid w:val="00905E79"/>
    <w:rsid w:val="00971741"/>
    <w:rsid w:val="00994BD1"/>
    <w:rsid w:val="009A475C"/>
    <w:rsid w:val="009E15B4"/>
    <w:rsid w:val="00A179C7"/>
    <w:rsid w:val="00AA5CBB"/>
    <w:rsid w:val="00AB39CB"/>
    <w:rsid w:val="00B42E6E"/>
    <w:rsid w:val="00B529B3"/>
    <w:rsid w:val="00B53A0C"/>
    <w:rsid w:val="00B85A64"/>
    <w:rsid w:val="00B973AD"/>
    <w:rsid w:val="00BE3699"/>
    <w:rsid w:val="00BE3F30"/>
    <w:rsid w:val="00BF06F2"/>
    <w:rsid w:val="00C16E8E"/>
    <w:rsid w:val="00CC1AD6"/>
    <w:rsid w:val="00D17FF2"/>
    <w:rsid w:val="00D471F9"/>
    <w:rsid w:val="00D707BC"/>
    <w:rsid w:val="00D91993"/>
    <w:rsid w:val="00D9502E"/>
    <w:rsid w:val="00E31073"/>
    <w:rsid w:val="00E36E0F"/>
    <w:rsid w:val="00E46A51"/>
    <w:rsid w:val="00F24B6D"/>
    <w:rsid w:val="00F401E1"/>
    <w:rsid w:val="00F67484"/>
    <w:rsid w:val="00F71E85"/>
    <w:rsid w:val="00F919D3"/>
    <w:rsid w:val="00F93BCB"/>
    <w:rsid w:val="00FA20B1"/>
    <w:rsid w:val="00FF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B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54</Pages>
  <Words>10087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User-8</dc:creator>
  <cp:keywords/>
  <dc:description/>
  <cp:lastModifiedBy>admin00-104</cp:lastModifiedBy>
  <cp:revision>57</cp:revision>
  <dcterms:created xsi:type="dcterms:W3CDTF">2024-05-02T13:04:00Z</dcterms:created>
  <dcterms:modified xsi:type="dcterms:W3CDTF">2024-06-02T13:23:00Z</dcterms:modified>
</cp:coreProperties>
</file>